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8F0" w:rsidRPr="000738FF" w:rsidRDefault="005D08F0" w:rsidP="000738FF">
      <w:pPr>
        <w:rPr>
          <w:szCs w:val="28"/>
        </w:rPr>
      </w:pPr>
      <w:r w:rsidRPr="000738FF">
        <w:rPr>
          <w:szCs w:val="28"/>
        </w:rPr>
        <w:t>@1.</w:t>
      </w:r>
    </w:p>
    <w:p w:rsidR="005D08F0" w:rsidRPr="000738FF" w:rsidRDefault="005D08F0" w:rsidP="000738FF">
      <w:pPr>
        <w:rPr>
          <w:szCs w:val="28"/>
        </w:rPr>
      </w:pPr>
      <w:r w:rsidRPr="000738FF">
        <w:rPr>
          <w:szCs w:val="28"/>
        </w:rPr>
        <w:t>Илме, ки иншоотҳои муҳандисӣ ва рушти минбадаи назарраси сохтмони асосиро ва такмилёбии техникии соҳаи сохтмонӣ ва истеҳсоли маводҳои сохтмониро ҷиҳати таъмини талаботи хоҷагии халқрото сатҳи зарурӣ талаб менамояд кадом илм аст?</w:t>
      </w:r>
    </w:p>
    <w:p w:rsidR="005D08F0" w:rsidRPr="000738FF" w:rsidRDefault="005D08F0" w:rsidP="000738FF">
      <w:pPr>
        <w:rPr>
          <w:szCs w:val="28"/>
        </w:rPr>
      </w:pPr>
      <w:r w:rsidRPr="000738FF">
        <w:rPr>
          <w:szCs w:val="28"/>
        </w:rPr>
        <w:t>$A) Гидрология;</w:t>
      </w:r>
    </w:p>
    <w:p w:rsidR="005D08F0" w:rsidRPr="000738FF" w:rsidRDefault="005D08F0" w:rsidP="000738FF">
      <w:pPr>
        <w:rPr>
          <w:szCs w:val="28"/>
        </w:rPr>
      </w:pPr>
      <w:r w:rsidRPr="000738FF">
        <w:rPr>
          <w:szCs w:val="28"/>
        </w:rPr>
        <w:t>$B) Геологияи муҳандисӣ;</w:t>
      </w:r>
    </w:p>
    <w:p w:rsidR="005D08F0" w:rsidRPr="000738FF" w:rsidRDefault="005D08F0" w:rsidP="000738FF">
      <w:pPr>
        <w:rPr>
          <w:szCs w:val="28"/>
        </w:rPr>
      </w:pPr>
      <w:r w:rsidRPr="000738FF">
        <w:rPr>
          <w:szCs w:val="28"/>
        </w:rPr>
        <w:t>$C) Геодезия;</w:t>
      </w:r>
    </w:p>
    <w:p w:rsidR="005D08F0" w:rsidRPr="000738FF" w:rsidRDefault="005D08F0" w:rsidP="000738FF">
      <w:pPr>
        <w:rPr>
          <w:szCs w:val="28"/>
        </w:rPr>
      </w:pPr>
      <w:r w:rsidRPr="000738FF">
        <w:rPr>
          <w:szCs w:val="28"/>
        </w:rPr>
        <w:t>$D) Иншоотҳои муҳандисӣ;</w:t>
      </w:r>
    </w:p>
    <w:p w:rsidR="005D08F0" w:rsidRPr="000738FF" w:rsidRDefault="005D08F0" w:rsidP="000738FF">
      <w:pPr>
        <w:rPr>
          <w:szCs w:val="28"/>
        </w:rPr>
      </w:pPr>
      <w:r w:rsidRPr="000738FF">
        <w:rPr>
          <w:szCs w:val="28"/>
        </w:rPr>
        <w:t>$E) Гидрогеология;</w:t>
      </w:r>
    </w:p>
    <w:p w:rsidR="005D08F0" w:rsidRPr="000738FF" w:rsidRDefault="005D08F0" w:rsidP="000738FF">
      <w:pPr>
        <w:rPr>
          <w:szCs w:val="28"/>
        </w:rPr>
      </w:pPr>
      <w:r w:rsidRPr="000738FF">
        <w:rPr>
          <w:szCs w:val="28"/>
        </w:rPr>
        <w:t>@2.</w:t>
      </w:r>
    </w:p>
    <w:p w:rsidR="005D08F0" w:rsidRPr="000738FF" w:rsidRDefault="005D08F0" w:rsidP="000738FF">
      <w:pPr>
        <w:rPr>
          <w:szCs w:val="28"/>
        </w:rPr>
      </w:pPr>
      <w:r w:rsidRPr="000738FF">
        <w:rPr>
          <w:szCs w:val="28"/>
        </w:rPr>
        <w:t>Асоси иншоотчист?</w:t>
      </w:r>
    </w:p>
    <w:p w:rsidR="005D08F0" w:rsidRPr="000738FF" w:rsidRDefault="005D08F0" w:rsidP="000738FF">
      <w:pPr>
        <w:rPr>
          <w:szCs w:val="28"/>
        </w:rPr>
      </w:pPr>
      <w:r w:rsidRPr="000738FF">
        <w:rPr>
          <w:szCs w:val="28"/>
        </w:rPr>
        <w:t>$A) Қабати ҷинсҳои куҳие мебошад, ки бевосита сарбориро нигоҳ медорад;</w:t>
      </w:r>
    </w:p>
    <w:p w:rsidR="005D08F0" w:rsidRPr="000738FF" w:rsidRDefault="005D08F0" w:rsidP="000738FF">
      <w:pPr>
        <w:rPr>
          <w:szCs w:val="28"/>
        </w:rPr>
      </w:pPr>
      <w:r w:rsidRPr="000738FF">
        <w:rPr>
          <w:szCs w:val="28"/>
        </w:rPr>
        <w:t>$B) Қабати ҷинсҳои кӯҳие мебошад, ки бевосита сарбории аз иншооти бунёдшаванда вогузоршавандаро қабул менамояд;</w:t>
      </w:r>
    </w:p>
    <w:p w:rsidR="005D08F0" w:rsidRPr="000738FF" w:rsidRDefault="005D08F0" w:rsidP="000738FF">
      <w:pPr>
        <w:rPr>
          <w:szCs w:val="28"/>
        </w:rPr>
      </w:pPr>
      <w:r w:rsidRPr="000738FF">
        <w:rPr>
          <w:szCs w:val="28"/>
        </w:rPr>
        <w:t>$C) Қабати ҷинсҳои куҳие, мебошад, ки устувории ҷинсҳои кӯҳиро нигоҳ медорад;</w:t>
      </w:r>
    </w:p>
    <w:p w:rsidR="005D08F0" w:rsidRPr="000738FF" w:rsidRDefault="005D08F0" w:rsidP="000738FF">
      <w:pPr>
        <w:rPr>
          <w:szCs w:val="28"/>
        </w:rPr>
      </w:pPr>
      <w:r w:rsidRPr="000738FF">
        <w:rPr>
          <w:szCs w:val="28"/>
        </w:rPr>
        <w:t>$D) Қабати ҷинсҳои куҳие, мебошад, ки мустаҳкамии онҳоро нигоҳ медорад;</w:t>
      </w:r>
    </w:p>
    <w:p w:rsidR="005D08F0" w:rsidRPr="000738FF" w:rsidRDefault="005D08F0" w:rsidP="000738FF">
      <w:pPr>
        <w:rPr>
          <w:szCs w:val="28"/>
        </w:rPr>
      </w:pPr>
      <w:r w:rsidRPr="000738FF">
        <w:rPr>
          <w:szCs w:val="28"/>
        </w:rPr>
        <w:t>$E) Қабати ҷинсҳои куҳие, мебошад, кис уст мебошанд;</w:t>
      </w:r>
    </w:p>
    <w:p w:rsidR="005D08F0" w:rsidRPr="000738FF" w:rsidRDefault="005D08F0" w:rsidP="000738FF">
      <w:pPr>
        <w:rPr>
          <w:szCs w:val="28"/>
        </w:rPr>
      </w:pPr>
      <w:r w:rsidRPr="000738FF">
        <w:rPr>
          <w:szCs w:val="28"/>
        </w:rPr>
        <w:t>@3.</w:t>
      </w:r>
    </w:p>
    <w:p w:rsidR="005D08F0" w:rsidRPr="000738FF" w:rsidRDefault="005D08F0" w:rsidP="000738FF">
      <w:pPr>
        <w:rPr>
          <w:szCs w:val="28"/>
        </w:rPr>
      </w:pPr>
      <w:r w:rsidRPr="000738FF">
        <w:rPr>
          <w:szCs w:val="28"/>
        </w:rPr>
        <w:t>Асоси табии чист?</w:t>
      </w:r>
    </w:p>
    <w:p w:rsidR="005D08F0" w:rsidRPr="000738FF" w:rsidRDefault="005D08F0" w:rsidP="000738FF">
      <w:pPr>
        <w:rPr>
          <w:szCs w:val="28"/>
        </w:rPr>
      </w:pPr>
      <w:r w:rsidRPr="000738FF">
        <w:rPr>
          <w:szCs w:val="28"/>
        </w:rPr>
        <w:t>$A) Дар он ҳолатест, ки агар ҷинсҳоидар болои онҳо иншоот бунёдшаванда ба ягон намуди устуворсозӣ ва ё беҳсозии пешакӣ зарарат дошта бошанд;</w:t>
      </w:r>
    </w:p>
    <w:p w:rsidR="005D08F0" w:rsidRPr="000738FF" w:rsidRDefault="005D08F0" w:rsidP="000738FF">
      <w:pPr>
        <w:rPr>
          <w:szCs w:val="28"/>
        </w:rPr>
      </w:pPr>
      <w:r w:rsidRPr="000738FF">
        <w:rPr>
          <w:szCs w:val="28"/>
        </w:rPr>
        <w:t>$B) Дар он ҳолатест, ки агар ҷинсҳоидар болои онҳо иншоот бунёдшаванда ба ягон чорабинӣ эҳтиёҷ надошта бошад;</w:t>
      </w:r>
    </w:p>
    <w:p w:rsidR="005D08F0" w:rsidRPr="000738FF" w:rsidRDefault="005D08F0" w:rsidP="000738FF">
      <w:pPr>
        <w:rPr>
          <w:szCs w:val="28"/>
        </w:rPr>
      </w:pPr>
      <w:r w:rsidRPr="000738FF">
        <w:rPr>
          <w:szCs w:val="28"/>
        </w:rPr>
        <w:t>$C) Дар он ҳолатест, ки агар ҷинсҳоидар болои онҳо иншоот бунёдшаванда сахт бошанд;</w:t>
      </w:r>
    </w:p>
    <w:p w:rsidR="005D08F0" w:rsidRPr="000738FF" w:rsidRDefault="005D08F0" w:rsidP="000738FF">
      <w:pPr>
        <w:rPr>
          <w:szCs w:val="28"/>
        </w:rPr>
      </w:pPr>
      <w:r w:rsidRPr="000738FF">
        <w:rPr>
          <w:szCs w:val="28"/>
        </w:rPr>
        <w:t>$D) Дар он ҳолатест, ки агар ҷинсҳоидар болои онҳо иншоот бунёдшаванда ноустувор бошанд;</w:t>
      </w:r>
    </w:p>
    <w:p w:rsidR="005D08F0" w:rsidRPr="000738FF" w:rsidRDefault="005D08F0" w:rsidP="000738FF">
      <w:pPr>
        <w:rPr>
          <w:szCs w:val="28"/>
        </w:rPr>
      </w:pPr>
      <w:r w:rsidRPr="000738FF">
        <w:rPr>
          <w:szCs w:val="28"/>
        </w:rPr>
        <w:t>$E) Дар он ҳолатест, ки агар ҷинсҳоидар болои онҳо иншоот бунёдшаванда мулоим бошанд;</w:t>
      </w:r>
    </w:p>
    <w:p w:rsidR="005D08F0" w:rsidRPr="000738FF" w:rsidRDefault="005D08F0" w:rsidP="000738FF">
      <w:pPr>
        <w:rPr>
          <w:szCs w:val="28"/>
        </w:rPr>
      </w:pPr>
      <w:r w:rsidRPr="000738FF">
        <w:rPr>
          <w:szCs w:val="28"/>
        </w:rPr>
        <w:t>@4.</w:t>
      </w:r>
    </w:p>
    <w:p w:rsidR="005D08F0" w:rsidRPr="000738FF" w:rsidRDefault="005D08F0" w:rsidP="000738FF">
      <w:pPr>
        <w:rPr>
          <w:szCs w:val="28"/>
        </w:rPr>
      </w:pPr>
      <w:r w:rsidRPr="000738FF">
        <w:rPr>
          <w:szCs w:val="28"/>
        </w:rPr>
        <w:t>Асоси сунъӣ чист?</w:t>
      </w:r>
    </w:p>
    <w:p w:rsidR="005D08F0" w:rsidRPr="000738FF" w:rsidRDefault="005D08F0" w:rsidP="000738FF">
      <w:pPr>
        <w:rPr>
          <w:szCs w:val="28"/>
        </w:rPr>
      </w:pPr>
      <w:r w:rsidRPr="000738FF">
        <w:rPr>
          <w:szCs w:val="28"/>
        </w:rPr>
        <w:t>$A) Дар он ҳолатест, ки агар ҷинсҳоидар болои онҳо иншоот бунёдшаванда барои қабули сарбории вогузоршаванда дар ҳолати табии ғайри қобили қабул мебошанд;</w:t>
      </w:r>
    </w:p>
    <w:p w:rsidR="005D08F0" w:rsidRPr="000738FF" w:rsidRDefault="005D08F0" w:rsidP="000738FF">
      <w:pPr>
        <w:rPr>
          <w:szCs w:val="28"/>
        </w:rPr>
      </w:pPr>
      <w:r w:rsidRPr="000738FF">
        <w:rPr>
          <w:szCs w:val="28"/>
        </w:rPr>
        <w:t>$B) Барои қабули сарбории вогузоршаванда дар ҳолати табии нодуруст мебошанд;</w:t>
      </w:r>
    </w:p>
    <w:p w:rsidR="005D08F0" w:rsidRPr="000738FF" w:rsidRDefault="005D08F0" w:rsidP="000738FF">
      <w:pPr>
        <w:rPr>
          <w:szCs w:val="28"/>
        </w:rPr>
      </w:pPr>
      <w:r w:rsidRPr="000738FF">
        <w:rPr>
          <w:szCs w:val="28"/>
        </w:rPr>
        <w:t>$C) Барои қабули сарбории вогузоршаванда дар ҳолати табии қобили қабул мебошанд;</w:t>
      </w:r>
    </w:p>
    <w:p w:rsidR="005D08F0" w:rsidRPr="000738FF" w:rsidRDefault="005D08F0" w:rsidP="000738FF">
      <w:pPr>
        <w:rPr>
          <w:szCs w:val="28"/>
        </w:rPr>
      </w:pPr>
      <w:r w:rsidRPr="000738FF">
        <w:rPr>
          <w:szCs w:val="28"/>
        </w:rPr>
        <w:t>$D) Барои қабули сарбории вогузоршаванда дар ҳолати табии ва сунъӣғайри қобили қабул мебошанд;</w:t>
      </w:r>
    </w:p>
    <w:p w:rsidR="005D08F0" w:rsidRPr="000738FF" w:rsidRDefault="005D08F0" w:rsidP="000738FF">
      <w:pPr>
        <w:rPr>
          <w:szCs w:val="28"/>
        </w:rPr>
      </w:pPr>
      <w:r w:rsidRPr="000738FF">
        <w:rPr>
          <w:szCs w:val="28"/>
        </w:rPr>
        <w:t>$E) Барои қабули сарбории вогузоршаванда дар ҳолати табии ва сунъӣ ё ҳар ду ҳолат ғайри қобили қабул мебошанд;</w:t>
      </w:r>
    </w:p>
    <w:p w:rsidR="005D08F0" w:rsidRPr="000738FF" w:rsidRDefault="005D08F0" w:rsidP="000738FF">
      <w:pPr>
        <w:rPr>
          <w:szCs w:val="28"/>
        </w:rPr>
      </w:pPr>
      <w:r w:rsidRPr="000738FF">
        <w:rPr>
          <w:szCs w:val="28"/>
        </w:rPr>
        <w:t>@5.</w:t>
      </w:r>
    </w:p>
    <w:p w:rsidR="005D08F0" w:rsidRPr="000738FF" w:rsidRDefault="005D08F0" w:rsidP="000738FF">
      <w:pPr>
        <w:rPr>
          <w:szCs w:val="28"/>
        </w:rPr>
      </w:pPr>
      <w:r w:rsidRPr="000738FF">
        <w:rPr>
          <w:szCs w:val="28"/>
        </w:rPr>
        <w:t>Таҳкурсии иншоот чист?</w:t>
      </w:r>
    </w:p>
    <w:p w:rsidR="005D08F0" w:rsidRPr="000738FF" w:rsidRDefault="005D08F0" w:rsidP="000738FF">
      <w:pPr>
        <w:rPr>
          <w:szCs w:val="28"/>
        </w:rPr>
      </w:pPr>
      <w:r w:rsidRPr="000738FF">
        <w:rPr>
          <w:szCs w:val="28"/>
        </w:rPr>
        <w:t>$A) Сохтори қисми поёнии иншоот мебошад;</w:t>
      </w:r>
    </w:p>
    <w:p w:rsidR="005D08F0" w:rsidRPr="000738FF" w:rsidRDefault="005D08F0" w:rsidP="000738FF">
      <w:pPr>
        <w:rPr>
          <w:szCs w:val="28"/>
        </w:rPr>
      </w:pPr>
      <w:r w:rsidRPr="000738FF">
        <w:rPr>
          <w:szCs w:val="28"/>
        </w:rPr>
        <w:t>$B) Элементи такягоҳи сохтмон аст;</w:t>
      </w:r>
    </w:p>
    <w:p w:rsidR="005D08F0" w:rsidRPr="000738FF" w:rsidRDefault="005D08F0" w:rsidP="000738FF">
      <w:pPr>
        <w:rPr>
          <w:szCs w:val="28"/>
        </w:rPr>
      </w:pPr>
      <w:r w:rsidRPr="000738FF">
        <w:rPr>
          <w:szCs w:val="28"/>
        </w:rPr>
        <w:t>$C) Сохтори қисми поёнииҷузъи такягоҳии иншоотро дар назар дорад. Онҳо барои гузаронидани сарбории иншоот ба асос хизмат менамоянд;</w:t>
      </w:r>
    </w:p>
    <w:p w:rsidR="005D08F0" w:rsidRPr="000738FF" w:rsidRDefault="005D08F0" w:rsidP="000738FF">
      <w:pPr>
        <w:rPr>
          <w:szCs w:val="28"/>
        </w:rPr>
      </w:pPr>
      <w:r w:rsidRPr="000738FF">
        <w:rPr>
          <w:szCs w:val="28"/>
        </w:rPr>
        <w:t>$D) Онҳо барои гузаронидани сарбории иншоот ба грунтҳо хизмат менамоянд;</w:t>
      </w:r>
    </w:p>
    <w:p w:rsidR="005D08F0" w:rsidRPr="000738FF" w:rsidRDefault="005D08F0" w:rsidP="000738FF">
      <w:pPr>
        <w:rPr>
          <w:szCs w:val="28"/>
        </w:rPr>
      </w:pPr>
      <w:r w:rsidRPr="000738FF">
        <w:rPr>
          <w:szCs w:val="28"/>
        </w:rPr>
        <w:t>$E) Онҳо барои гузаронидани сарбории иншоот ба такягоҳ хизмат менамоянд;</w:t>
      </w:r>
    </w:p>
    <w:p w:rsidR="005D08F0" w:rsidRPr="000738FF" w:rsidRDefault="005D08F0" w:rsidP="000738FF">
      <w:pPr>
        <w:rPr>
          <w:szCs w:val="28"/>
        </w:rPr>
      </w:pPr>
      <w:r w:rsidRPr="000738FF">
        <w:rPr>
          <w:szCs w:val="28"/>
        </w:rPr>
        <w:t>@6.</w:t>
      </w:r>
    </w:p>
    <w:p w:rsidR="005D08F0" w:rsidRPr="000738FF" w:rsidRDefault="005D08F0" w:rsidP="000738FF">
      <w:pPr>
        <w:rPr>
          <w:szCs w:val="28"/>
        </w:rPr>
      </w:pPr>
      <w:r w:rsidRPr="000738FF">
        <w:rPr>
          <w:szCs w:val="28"/>
        </w:rPr>
        <w:t>Канал чист?</w:t>
      </w:r>
    </w:p>
    <w:p w:rsidR="005D08F0" w:rsidRPr="000738FF" w:rsidRDefault="005D08F0" w:rsidP="000738FF">
      <w:pPr>
        <w:rPr>
          <w:szCs w:val="28"/>
        </w:rPr>
      </w:pPr>
      <w:r w:rsidRPr="000738FF">
        <w:rPr>
          <w:szCs w:val="28"/>
        </w:rPr>
        <w:t>$A) Канал гуфта иншооти табииро меноманд, ки болояш кушода аст;</w:t>
      </w:r>
    </w:p>
    <w:p w:rsidR="005D08F0" w:rsidRPr="000738FF" w:rsidRDefault="005D08F0" w:rsidP="000738FF">
      <w:pPr>
        <w:rPr>
          <w:szCs w:val="28"/>
        </w:rPr>
      </w:pPr>
      <w:r w:rsidRPr="000738FF">
        <w:rPr>
          <w:szCs w:val="28"/>
        </w:rPr>
        <w:t>$B) Канал гуфта иншооти сунъии болокушодаеро меноманд, ки дар сатҳи замин канда шудааст;</w:t>
      </w:r>
    </w:p>
    <w:p w:rsidR="005D08F0" w:rsidRPr="000738FF" w:rsidRDefault="005D08F0" w:rsidP="000738FF">
      <w:pPr>
        <w:rPr>
          <w:szCs w:val="28"/>
        </w:rPr>
      </w:pPr>
      <w:r w:rsidRPr="000738FF">
        <w:rPr>
          <w:szCs w:val="28"/>
        </w:rPr>
        <w:t>$C) Канал гуфта иншооти сунъии болокушодаеро меноманд, ки дар зери замин канда шудааст;</w:t>
      </w:r>
    </w:p>
    <w:p w:rsidR="005D08F0" w:rsidRPr="000738FF" w:rsidRDefault="005D08F0" w:rsidP="000738FF">
      <w:pPr>
        <w:rPr>
          <w:szCs w:val="28"/>
        </w:rPr>
      </w:pPr>
      <w:r w:rsidRPr="000738FF">
        <w:rPr>
          <w:szCs w:val="28"/>
        </w:rPr>
        <w:t>$D) Канал гуфта иншооти сунъии болокушодаеро меноманд, ки дар нишебии замин канда шудааст;</w:t>
      </w:r>
    </w:p>
    <w:p w:rsidR="005D08F0" w:rsidRPr="000738FF" w:rsidRDefault="005D08F0" w:rsidP="000738FF">
      <w:pPr>
        <w:rPr>
          <w:szCs w:val="28"/>
        </w:rPr>
      </w:pPr>
      <w:r w:rsidRPr="000738FF">
        <w:rPr>
          <w:szCs w:val="28"/>
        </w:rPr>
        <w:t>$E) Канал гуфта иншооти сунъии болокушодаеро меноманд, ки дар склон замин канда шудааст;</w:t>
      </w:r>
    </w:p>
    <w:p w:rsidR="005D08F0" w:rsidRPr="000738FF" w:rsidRDefault="005D08F0" w:rsidP="000738FF">
      <w:pPr>
        <w:rPr>
          <w:szCs w:val="28"/>
        </w:rPr>
      </w:pPr>
      <w:r w:rsidRPr="000738FF">
        <w:rPr>
          <w:szCs w:val="28"/>
        </w:rPr>
        <w:t>@7.</w:t>
      </w:r>
    </w:p>
    <w:p w:rsidR="005D08F0" w:rsidRPr="000738FF" w:rsidRDefault="005D08F0" w:rsidP="000738FF">
      <w:pPr>
        <w:rPr>
          <w:szCs w:val="28"/>
        </w:rPr>
      </w:pPr>
      <w:r w:rsidRPr="000738FF">
        <w:rPr>
          <w:szCs w:val="28"/>
        </w:rPr>
        <w:t>Каналҳо аз рӯи налъҳо ва таъиноташон ба кадомҳо ҷудо мешаванд?</w:t>
      </w:r>
    </w:p>
    <w:p w:rsidR="005D08F0" w:rsidRPr="000738FF" w:rsidRDefault="005D08F0" w:rsidP="000738FF">
      <w:pPr>
        <w:rPr>
          <w:szCs w:val="28"/>
        </w:rPr>
      </w:pPr>
      <w:r w:rsidRPr="000738FF">
        <w:rPr>
          <w:szCs w:val="28"/>
        </w:rPr>
        <w:t>$A) Каналҳоикиштигардӣ, обёрӣ, энергетикӣ, обрасон, оббар, хушконӣ, чубкашон, моҳипарварӣ, обпарто, обёр, обшорӣ;</w:t>
      </w:r>
    </w:p>
    <w:p w:rsidR="005D08F0" w:rsidRPr="000738FF" w:rsidRDefault="005D08F0" w:rsidP="000738FF">
      <w:pPr>
        <w:rPr>
          <w:szCs w:val="28"/>
        </w:rPr>
      </w:pPr>
      <w:r w:rsidRPr="000738FF">
        <w:rPr>
          <w:szCs w:val="28"/>
        </w:rPr>
        <w:t>$B) Каналҳоикиштигардӣ;</w:t>
      </w:r>
    </w:p>
    <w:p w:rsidR="005D08F0" w:rsidRPr="000738FF" w:rsidRDefault="005D08F0" w:rsidP="000738FF">
      <w:pPr>
        <w:rPr>
          <w:szCs w:val="28"/>
        </w:rPr>
      </w:pPr>
      <w:r w:rsidRPr="000738FF">
        <w:rPr>
          <w:szCs w:val="28"/>
        </w:rPr>
        <w:t>$C) Каналҳои обёрӣ;</w:t>
      </w:r>
    </w:p>
    <w:p w:rsidR="005D08F0" w:rsidRPr="000738FF" w:rsidRDefault="005D08F0" w:rsidP="000738FF">
      <w:pPr>
        <w:rPr>
          <w:szCs w:val="28"/>
        </w:rPr>
      </w:pPr>
      <w:r w:rsidRPr="000738FF">
        <w:rPr>
          <w:szCs w:val="28"/>
        </w:rPr>
        <w:t>$D) Каналҳои моҳипарварӣ;</w:t>
      </w:r>
    </w:p>
    <w:p w:rsidR="005D08F0" w:rsidRPr="000738FF" w:rsidRDefault="005D08F0" w:rsidP="000738FF">
      <w:pPr>
        <w:rPr>
          <w:szCs w:val="28"/>
        </w:rPr>
      </w:pPr>
      <w:r w:rsidRPr="000738FF">
        <w:rPr>
          <w:szCs w:val="28"/>
        </w:rPr>
        <w:t>$E) Каналҳои обшорӣ;</w:t>
      </w:r>
    </w:p>
    <w:p w:rsidR="005D08F0" w:rsidRPr="000738FF" w:rsidRDefault="005D08F0" w:rsidP="000738FF">
      <w:pPr>
        <w:rPr>
          <w:szCs w:val="28"/>
        </w:rPr>
      </w:pPr>
      <w:r w:rsidRPr="000738FF">
        <w:rPr>
          <w:szCs w:val="28"/>
        </w:rPr>
        <w:t>@8.</w:t>
      </w:r>
    </w:p>
    <w:p w:rsidR="005D08F0" w:rsidRPr="000738FF" w:rsidRDefault="005D08F0" w:rsidP="000738FF">
      <w:pPr>
        <w:rPr>
          <w:szCs w:val="28"/>
        </w:rPr>
      </w:pPr>
      <w:r w:rsidRPr="000738FF">
        <w:rPr>
          <w:szCs w:val="28"/>
        </w:rPr>
        <w:t>Каналҳои киштигард чист?</w:t>
      </w:r>
    </w:p>
    <w:p w:rsidR="005D08F0" w:rsidRPr="000738FF" w:rsidRDefault="005D08F0" w:rsidP="000738FF">
      <w:pPr>
        <w:rPr>
          <w:szCs w:val="28"/>
        </w:rPr>
      </w:pPr>
      <w:r w:rsidRPr="000738FF">
        <w:rPr>
          <w:szCs w:val="28"/>
        </w:rPr>
        <w:t>$A) Бо мақсадҳои нақлиётӣ истифода шуда андозаҳои онҳо аз рӯи андозаҳои киштиҳо ва инчунин гардиши борҳо муайян карда мешаванд;</w:t>
      </w:r>
    </w:p>
    <w:p w:rsidR="005D08F0" w:rsidRPr="000738FF" w:rsidRDefault="005D08F0" w:rsidP="000738FF">
      <w:pPr>
        <w:rPr>
          <w:szCs w:val="28"/>
        </w:rPr>
      </w:pPr>
      <w:r w:rsidRPr="000738FF">
        <w:rPr>
          <w:szCs w:val="28"/>
        </w:rPr>
        <w:t>$B) Бо мақсадҳои гуногун истифода мешаванд;</w:t>
      </w:r>
    </w:p>
    <w:p w:rsidR="005D08F0" w:rsidRPr="000738FF" w:rsidRDefault="005D08F0" w:rsidP="000738FF">
      <w:pPr>
        <w:rPr>
          <w:szCs w:val="28"/>
        </w:rPr>
      </w:pPr>
      <w:r w:rsidRPr="000738FF">
        <w:rPr>
          <w:szCs w:val="28"/>
        </w:rPr>
        <w:t>$C) Бо мақсадҳои интиқоли маводи сохтмонӣ истифода мешаванд;</w:t>
      </w:r>
    </w:p>
    <w:p w:rsidR="005D08F0" w:rsidRPr="000738FF" w:rsidRDefault="005D08F0" w:rsidP="000738FF">
      <w:pPr>
        <w:rPr>
          <w:szCs w:val="28"/>
        </w:rPr>
      </w:pPr>
      <w:r w:rsidRPr="000738FF">
        <w:rPr>
          <w:szCs w:val="28"/>
        </w:rPr>
        <w:t>$D) Бо мақсади обтаъминкунӣ истифода мешаванд;</w:t>
      </w:r>
    </w:p>
    <w:p w:rsidR="005D08F0" w:rsidRPr="000738FF" w:rsidRDefault="005D08F0" w:rsidP="000738FF">
      <w:pPr>
        <w:rPr>
          <w:szCs w:val="28"/>
        </w:rPr>
      </w:pPr>
      <w:r w:rsidRPr="000738FF">
        <w:rPr>
          <w:szCs w:val="28"/>
        </w:rPr>
        <w:t>$E) Бо мақсади обёрӣ истифода мешаванд;</w:t>
      </w:r>
    </w:p>
    <w:p w:rsidR="005D08F0" w:rsidRPr="000738FF" w:rsidRDefault="005D08F0" w:rsidP="000738FF">
      <w:pPr>
        <w:rPr>
          <w:szCs w:val="28"/>
        </w:rPr>
      </w:pPr>
      <w:r w:rsidRPr="000738FF">
        <w:rPr>
          <w:szCs w:val="28"/>
        </w:rPr>
        <w:t>@9.</w:t>
      </w:r>
    </w:p>
    <w:p w:rsidR="005D08F0" w:rsidRPr="000738FF" w:rsidRDefault="005D08F0" w:rsidP="000738FF">
      <w:pPr>
        <w:rPr>
          <w:szCs w:val="28"/>
        </w:rPr>
      </w:pPr>
      <w:r w:rsidRPr="000738FF">
        <w:rPr>
          <w:szCs w:val="28"/>
        </w:rPr>
        <w:t>Акведук чист?</w:t>
      </w:r>
    </w:p>
    <w:p w:rsidR="005D08F0" w:rsidRPr="000738FF" w:rsidRDefault="005D08F0" w:rsidP="000738FF">
      <w:pPr>
        <w:rPr>
          <w:szCs w:val="28"/>
        </w:rPr>
      </w:pPr>
      <w:r w:rsidRPr="000738FF">
        <w:rPr>
          <w:szCs w:val="28"/>
        </w:rPr>
        <w:t>$A) Ҳангоми мавҷудияти роҳҳо, ҷариҳо ва дарёҳои васеъ ва чуқур барои гузаштани канал сохта мешаванд;</w:t>
      </w:r>
    </w:p>
    <w:p w:rsidR="005D08F0" w:rsidRPr="000738FF" w:rsidRDefault="005D08F0" w:rsidP="000738FF">
      <w:pPr>
        <w:rPr>
          <w:szCs w:val="28"/>
        </w:rPr>
      </w:pPr>
      <w:r w:rsidRPr="000738FF">
        <w:rPr>
          <w:szCs w:val="28"/>
        </w:rPr>
        <w:t>$B) Ҳангомиинтиқоли об;</w:t>
      </w:r>
    </w:p>
    <w:p w:rsidR="005D08F0" w:rsidRPr="000738FF" w:rsidRDefault="005D08F0" w:rsidP="000738FF">
      <w:pPr>
        <w:rPr>
          <w:szCs w:val="28"/>
        </w:rPr>
      </w:pPr>
      <w:r w:rsidRPr="000738FF">
        <w:rPr>
          <w:szCs w:val="28"/>
        </w:rPr>
        <w:t>$C) Ҳангоми интиқоли чуб;</w:t>
      </w:r>
    </w:p>
    <w:p w:rsidR="005D08F0" w:rsidRPr="000738FF" w:rsidRDefault="005D08F0" w:rsidP="000738FF">
      <w:pPr>
        <w:rPr>
          <w:szCs w:val="28"/>
        </w:rPr>
      </w:pPr>
      <w:r w:rsidRPr="000738FF">
        <w:rPr>
          <w:szCs w:val="28"/>
        </w:rPr>
        <w:t>$D) Ҳангоми интиқоли нафт;</w:t>
      </w:r>
    </w:p>
    <w:p w:rsidR="005D08F0" w:rsidRPr="000738FF" w:rsidRDefault="005D08F0" w:rsidP="000738FF">
      <w:pPr>
        <w:rPr>
          <w:szCs w:val="28"/>
        </w:rPr>
      </w:pPr>
      <w:r w:rsidRPr="000738FF">
        <w:rPr>
          <w:szCs w:val="28"/>
        </w:rPr>
        <w:t>$E) Ҳангоми интиқоли газ;</w:t>
      </w:r>
    </w:p>
    <w:p w:rsidR="005D08F0" w:rsidRPr="000738FF" w:rsidRDefault="005D08F0" w:rsidP="000738FF">
      <w:pPr>
        <w:rPr>
          <w:szCs w:val="28"/>
        </w:rPr>
      </w:pPr>
      <w:r w:rsidRPr="000738FF">
        <w:rPr>
          <w:szCs w:val="28"/>
        </w:rPr>
        <w:t>@10.</w:t>
      </w:r>
    </w:p>
    <w:p w:rsidR="005D08F0" w:rsidRPr="000738FF" w:rsidRDefault="005D08F0" w:rsidP="000738FF">
      <w:pPr>
        <w:rPr>
          <w:szCs w:val="28"/>
        </w:rPr>
      </w:pPr>
      <w:r w:rsidRPr="000738FF">
        <w:rPr>
          <w:szCs w:val="28"/>
        </w:rPr>
        <w:t>Иглофилтр чи гуна аст?</w:t>
      </w:r>
    </w:p>
    <w:p w:rsidR="005D08F0" w:rsidRPr="000738FF" w:rsidRDefault="005D08F0" w:rsidP="000738FF">
      <w:pPr>
        <w:rPr>
          <w:szCs w:val="28"/>
        </w:rPr>
      </w:pPr>
      <w:r w:rsidRPr="000738FF">
        <w:rPr>
          <w:szCs w:val="28"/>
        </w:rPr>
        <w:t>$A</w:t>
      </w:r>
      <w:r w:rsidRPr="006F7506">
        <w:rPr>
          <w:szCs w:val="28"/>
        </w:rPr>
        <w:t>)</w:t>
      </w:r>
      <w:r w:rsidRPr="000738FF">
        <w:rPr>
          <w:szCs w:val="28"/>
        </w:rPr>
        <w:t xml:space="preserve"> Ба намуди трубаи тунуки металлӣ буда, дар нуги поёни худфилтр дорад;</w:t>
      </w:r>
    </w:p>
    <w:p w:rsidR="005D08F0" w:rsidRPr="000738FF" w:rsidRDefault="005D08F0" w:rsidP="000738FF">
      <w:pPr>
        <w:rPr>
          <w:szCs w:val="28"/>
        </w:rPr>
      </w:pPr>
      <w:r w:rsidRPr="000738FF">
        <w:rPr>
          <w:szCs w:val="28"/>
        </w:rPr>
        <w:t>$B) Ба намуди лулаи борик аст;</w:t>
      </w:r>
    </w:p>
    <w:p w:rsidR="005D08F0" w:rsidRPr="000738FF" w:rsidRDefault="005D08F0" w:rsidP="000738FF">
      <w:pPr>
        <w:rPr>
          <w:szCs w:val="28"/>
        </w:rPr>
      </w:pPr>
      <w:r w:rsidRPr="000738FF">
        <w:rPr>
          <w:szCs w:val="28"/>
        </w:rPr>
        <w:t>$C) Ба намуди ноқил аст;</w:t>
      </w:r>
    </w:p>
    <w:p w:rsidR="005D08F0" w:rsidRPr="000738FF" w:rsidRDefault="005D08F0" w:rsidP="000738FF">
      <w:pPr>
        <w:rPr>
          <w:szCs w:val="28"/>
        </w:rPr>
      </w:pPr>
      <w:r w:rsidRPr="000738FF">
        <w:rPr>
          <w:szCs w:val="28"/>
        </w:rPr>
        <w:t>$D) Ба намуди оҳан аст;</w:t>
      </w:r>
    </w:p>
    <w:p w:rsidR="005D08F0" w:rsidRPr="000738FF" w:rsidRDefault="005D08F0" w:rsidP="000738FF">
      <w:pPr>
        <w:rPr>
          <w:szCs w:val="28"/>
        </w:rPr>
      </w:pPr>
      <w:r w:rsidRPr="000738FF">
        <w:rPr>
          <w:szCs w:val="28"/>
        </w:rPr>
        <w:t>$E) Ба намуди тунука аст;</w:t>
      </w:r>
    </w:p>
    <w:p w:rsidR="005D08F0" w:rsidRPr="000738FF" w:rsidRDefault="005D08F0" w:rsidP="000738FF">
      <w:pPr>
        <w:rPr>
          <w:szCs w:val="28"/>
        </w:rPr>
      </w:pPr>
      <w:r w:rsidRPr="000738FF">
        <w:rPr>
          <w:szCs w:val="28"/>
        </w:rPr>
        <w:t>@11.</w:t>
      </w:r>
    </w:p>
    <w:p w:rsidR="005D08F0" w:rsidRPr="000738FF" w:rsidRDefault="005D08F0" w:rsidP="000738FF">
      <w:pPr>
        <w:rPr>
          <w:szCs w:val="28"/>
        </w:rPr>
      </w:pPr>
      <w:r w:rsidRPr="000738FF">
        <w:rPr>
          <w:szCs w:val="28"/>
        </w:rPr>
        <w:t>Диаметри иглофилтр чи қадар аст?</w:t>
      </w:r>
    </w:p>
    <w:p w:rsidR="005D08F0" w:rsidRPr="000738FF" w:rsidRDefault="005D08F0" w:rsidP="000738FF">
      <w:pPr>
        <w:rPr>
          <w:szCs w:val="28"/>
        </w:rPr>
      </w:pPr>
      <w:r w:rsidRPr="000738FF">
        <w:rPr>
          <w:szCs w:val="28"/>
        </w:rPr>
        <w:t>$A) 38-</w:t>
      </w:r>
      <w:smartTag w:uri="urn:schemas-microsoft-com:office:smarttags" w:element="metricconverter">
        <w:smartTagPr>
          <w:attr w:name="ProductID" w:val="50 мм"/>
        </w:smartTagPr>
        <w:r w:rsidRPr="000738FF">
          <w:rPr>
            <w:szCs w:val="28"/>
          </w:rPr>
          <w:t>50 мм</w:t>
        </w:r>
      </w:smartTag>
      <w:r w:rsidRPr="000738FF">
        <w:rPr>
          <w:szCs w:val="28"/>
        </w:rPr>
        <w:t>;</w:t>
      </w:r>
    </w:p>
    <w:p w:rsidR="005D08F0" w:rsidRPr="000738FF" w:rsidRDefault="005D08F0" w:rsidP="000738FF">
      <w:pPr>
        <w:rPr>
          <w:szCs w:val="28"/>
        </w:rPr>
      </w:pPr>
      <w:r w:rsidRPr="000738FF">
        <w:rPr>
          <w:szCs w:val="28"/>
        </w:rPr>
        <w:t>$B) 50-</w:t>
      </w:r>
      <w:smartTag w:uri="urn:schemas-microsoft-com:office:smarttags" w:element="metricconverter">
        <w:smartTagPr>
          <w:attr w:name="ProductID" w:val="70 мм"/>
        </w:smartTagPr>
        <w:r w:rsidRPr="000738FF">
          <w:rPr>
            <w:szCs w:val="28"/>
          </w:rPr>
          <w:t>70 мм</w:t>
        </w:r>
      </w:smartTag>
      <w:r w:rsidRPr="000738FF">
        <w:rPr>
          <w:szCs w:val="28"/>
        </w:rPr>
        <w:t>;</w:t>
      </w:r>
    </w:p>
    <w:p w:rsidR="005D08F0" w:rsidRPr="000738FF" w:rsidRDefault="005D08F0" w:rsidP="000738FF">
      <w:pPr>
        <w:rPr>
          <w:szCs w:val="28"/>
        </w:rPr>
      </w:pPr>
      <w:r w:rsidRPr="000738FF">
        <w:rPr>
          <w:szCs w:val="28"/>
        </w:rPr>
        <w:t>$C) 90-</w:t>
      </w:r>
      <w:smartTag w:uri="urn:schemas-microsoft-com:office:smarttags" w:element="metricconverter">
        <w:smartTagPr>
          <w:attr w:name="ProductID" w:val="105 мм"/>
        </w:smartTagPr>
        <w:r w:rsidRPr="000738FF">
          <w:rPr>
            <w:szCs w:val="28"/>
          </w:rPr>
          <w:t>105 мм</w:t>
        </w:r>
      </w:smartTag>
      <w:r w:rsidRPr="000738FF">
        <w:rPr>
          <w:szCs w:val="28"/>
        </w:rPr>
        <w:t>;</w:t>
      </w:r>
    </w:p>
    <w:p w:rsidR="005D08F0" w:rsidRPr="000738FF" w:rsidRDefault="005D08F0" w:rsidP="000738FF">
      <w:pPr>
        <w:rPr>
          <w:szCs w:val="28"/>
        </w:rPr>
      </w:pPr>
      <w:r w:rsidRPr="000738FF">
        <w:rPr>
          <w:szCs w:val="28"/>
        </w:rPr>
        <w:t>$D) 80-</w:t>
      </w:r>
      <w:smartTag w:uri="urn:schemas-microsoft-com:office:smarttags" w:element="metricconverter">
        <w:smartTagPr>
          <w:attr w:name="ProductID" w:val="90 мм"/>
        </w:smartTagPr>
        <w:r w:rsidRPr="000738FF">
          <w:rPr>
            <w:szCs w:val="28"/>
          </w:rPr>
          <w:t>90 мм</w:t>
        </w:r>
      </w:smartTag>
      <w:r w:rsidRPr="000738FF">
        <w:rPr>
          <w:szCs w:val="28"/>
        </w:rPr>
        <w:t>;</w:t>
      </w:r>
    </w:p>
    <w:p w:rsidR="005D08F0" w:rsidRPr="000738FF" w:rsidRDefault="005D08F0" w:rsidP="000738FF">
      <w:pPr>
        <w:rPr>
          <w:szCs w:val="28"/>
        </w:rPr>
      </w:pPr>
      <w:r w:rsidRPr="000738FF">
        <w:rPr>
          <w:szCs w:val="28"/>
        </w:rPr>
        <w:t>$E) 90-</w:t>
      </w:r>
      <w:smartTag w:uri="urn:schemas-microsoft-com:office:smarttags" w:element="metricconverter">
        <w:smartTagPr>
          <w:attr w:name="ProductID" w:val="95 мм"/>
        </w:smartTagPr>
        <w:r w:rsidRPr="000738FF">
          <w:rPr>
            <w:szCs w:val="28"/>
          </w:rPr>
          <w:t>95 мм</w:t>
        </w:r>
      </w:smartTag>
      <w:r w:rsidRPr="000738FF">
        <w:rPr>
          <w:szCs w:val="28"/>
        </w:rPr>
        <w:t>;</w:t>
      </w:r>
    </w:p>
    <w:p w:rsidR="005D08F0" w:rsidRPr="000738FF" w:rsidRDefault="005D08F0" w:rsidP="000738FF">
      <w:pPr>
        <w:rPr>
          <w:szCs w:val="28"/>
        </w:rPr>
      </w:pPr>
      <w:r w:rsidRPr="000738FF">
        <w:rPr>
          <w:szCs w:val="28"/>
        </w:rPr>
        <w:t>@12.</w:t>
      </w:r>
    </w:p>
    <w:p w:rsidR="005D08F0" w:rsidRPr="000738FF" w:rsidRDefault="005D08F0" w:rsidP="000738FF">
      <w:pPr>
        <w:rPr>
          <w:szCs w:val="28"/>
        </w:rPr>
      </w:pPr>
      <w:r w:rsidRPr="000738FF">
        <w:rPr>
          <w:szCs w:val="28"/>
        </w:rPr>
        <w:t>Иншоотҳои гидротехникӣ чист?</w:t>
      </w:r>
    </w:p>
    <w:p w:rsidR="005D08F0" w:rsidRPr="000738FF" w:rsidRDefault="005D08F0" w:rsidP="000738FF">
      <w:pPr>
        <w:rPr>
          <w:szCs w:val="28"/>
        </w:rPr>
      </w:pPr>
      <w:r w:rsidRPr="000738FF">
        <w:rPr>
          <w:szCs w:val="28"/>
        </w:rPr>
        <w:t>$A) Иншоотҳое, ки дар соҳаҳои гуногуни хоҷагии об истифода мешаванд;</w:t>
      </w:r>
    </w:p>
    <w:p w:rsidR="005D08F0" w:rsidRPr="000738FF" w:rsidRDefault="005D08F0" w:rsidP="000738FF">
      <w:pPr>
        <w:rPr>
          <w:szCs w:val="28"/>
        </w:rPr>
      </w:pPr>
      <w:r w:rsidRPr="000738FF">
        <w:rPr>
          <w:szCs w:val="28"/>
        </w:rPr>
        <w:t>$B) Иншоотҳои муҳандисӣ, таҷҳизот ва дастгоҳҳое, ки бо ёрии онҳочорабиниҳо оид ба истифодабарии захираҳои обӣ ва инчунин мубориза бар зидди таъсироти зарарноки об амалӣ мешаванд;</w:t>
      </w:r>
    </w:p>
    <w:p w:rsidR="005D08F0" w:rsidRPr="000738FF" w:rsidRDefault="005D08F0" w:rsidP="000738FF">
      <w:pPr>
        <w:rPr>
          <w:szCs w:val="28"/>
        </w:rPr>
      </w:pPr>
      <w:r w:rsidRPr="000738FF">
        <w:rPr>
          <w:szCs w:val="28"/>
        </w:rPr>
        <w:t>$C) Иншоотҳое, ки дар соҳаи моҳипарварӣ истифода мешаванд;</w:t>
      </w:r>
    </w:p>
    <w:p w:rsidR="005D08F0" w:rsidRPr="000738FF" w:rsidRDefault="005D08F0" w:rsidP="000738FF">
      <w:pPr>
        <w:rPr>
          <w:szCs w:val="28"/>
        </w:rPr>
      </w:pPr>
      <w:r w:rsidRPr="000738FF">
        <w:rPr>
          <w:szCs w:val="28"/>
        </w:rPr>
        <w:t>$D) Иншоотҳое, ки дар соҳаи нақлиёт истифода мешаванд;</w:t>
      </w:r>
    </w:p>
    <w:p w:rsidR="005D08F0" w:rsidRPr="000738FF" w:rsidRDefault="005D08F0" w:rsidP="000738FF">
      <w:pPr>
        <w:rPr>
          <w:szCs w:val="28"/>
        </w:rPr>
      </w:pPr>
      <w:r w:rsidRPr="000738FF">
        <w:rPr>
          <w:szCs w:val="28"/>
        </w:rPr>
        <w:t>$E) Иншоотҳое, ки дар соҳаи туризм истифода мешаванд;</w:t>
      </w:r>
    </w:p>
    <w:p w:rsidR="005D08F0" w:rsidRPr="000738FF" w:rsidRDefault="005D08F0" w:rsidP="000738FF">
      <w:pPr>
        <w:rPr>
          <w:szCs w:val="28"/>
        </w:rPr>
      </w:pPr>
      <w:r w:rsidRPr="000738FF">
        <w:rPr>
          <w:szCs w:val="28"/>
        </w:rPr>
        <w:t>@13.</w:t>
      </w:r>
    </w:p>
    <w:p w:rsidR="005D08F0" w:rsidRPr="000738FF" w:rsidRDefault="005D08F0" w:rsidP="000738FF">
      <w:pPr>
        <w:rPr>
          <w:szCs w:val="28"/>
        </w:rPr>
      </w:pPr>
      <w:r w:rsidRPr="000738FF">
        <w:rPr>
          <w:szCs w:val="28"/>
        </w:rPr>
        <w:t>Иншооти обфишор чист?</w:t>
      </w:r>
    </w:p>
    <w:p w:rsidR="005D08F0" w:rsidRPr="000738FF" w:rsidRDefault="005D08F0" w:rsidP="000738FF">
      <w:pPr>
        <w:rPr>
          <w:szCs w:val="28"/>
        </w:rPr>
      </w:pPr>
      <w:r w:rsidRPr="000738FF">
        <w:rPr>
          <w:szCs w:val="28"/>
        </w:rPr>
        <w:t>$A) Иншооти созанда ва нигоҳдорандаи фишорбандҳо ва сарбандҳои кулҳо, дарёҳо, каналҳо, иншоотҳои бандсозандаи маҷроҳҳои таби ива сунъӣ, иншоотҳои назди неругоҳҳои барқии обӣ, нуқтаҳои обкашӣ ва ғайра;</w:t>
      </w:r>
    </w:p>
    <w:p w:rsidR="005D08F0" w:rsidRPr="000738FF" w:rsidRDefault="005D08F0" w:rsidP="000738FF">
      <w:pPr>
        <w:rPr>
          <w:szCs w:val="28"/>
        </w:rPr>
      </w:pPr>
      <w:r w:rsidRPr="000738FF">
        <w:rPr>
          <w:szCs w:val="28"/>
        </w:rPr>
        <w:t>$B) Иншооти таъиноти умумӣ мебошад;</w:t>
      </w:r>
    </w:p>
    <w:p w:rsidR="005D08F0" w:rsidRPr="000738FF" w:rsidRDefault="005D08F0" w:rsidP="000738FF">
      <w:pPr>
        <w:rPr>
          <w:szCs w:val="28"/>
        </w:rPr>
      </w:pPr>
      <w:r w:rsidRPr="000738FF">
        <w:rPr>
          <w:szCs w:val="28"/>
        </w:rPr>
        <w:t>$C) Иншооти таъиноти махсус мебошад;</w:t>
      </w:r>
    </w:p>
    <w:p w:rsidR="005D08F0" w:rsidRPr="000738FF" w:rsidRDefault="005D08F0" w:rsidP="000738FF">
      <w:pPr>
        <w:rPr>
          <w:szCs w:val="28"/>
        </w:rPr>
      </w:pPr>
      <w:r w:rsidRPr="000738FF">
        <w:rPr>
          <w:szCs w:val="28"/>
        </w:rPr>
        <w:t>$D) Иншооти назди соҳилӣ мебошад;</w:t>
      </w:r>
    </w:p>
    <w:p w:rsidR="005D08F0" w:rsidRPr="000738FF" w:rsidRDefault="005D08F0" w:rsidP="000738FF">
      <w:pPr>
        <w:rPr>
          <w:szCs w:val="28"/>
        </w:rPr>
      </w:pPr>
      <w:r w:rsidRPr="000738FF">
        <w:rPr>
          <w:szCs w:val="28"/>
        </w:rPr>
        <w:t>$E) Иншооти идоракунанда мебошанд;</w:t>
      </w:r>
    </w:p>
    <w:p w:rsidR="005D08F0" w:rsidRPr="000738FF" w:rsidRDefault="005D08F0" w:rsidP="000738FF">
      <w:pPr>
        <w:rPr>
          <w:szCs w:val="28"/>
        </w:rPr>
      </w:pPr>
      <w:r w:rsidRPr="000738FF">
        <w:rPr>
          <w:szCs w:val="28"/>
        </w:rPr>
        <w:t>@14.</w:t>
      </w:r>
    </w:p>
    <w:p w:rsidR="005D08F0" w:rsidRPr="000738FF" w:rsidRDefault="005D08F0" w:rsidP="000738FF">
      <w:pPr>
        <w:rPr>
          <w:szCs w:val="28"/>
        </w:rPr>
      </w:pPr>
      <w:r w:rsidRPr="000738FF">
        <w:rPr>
          <w:szCs w:val="28"/>
        </w:rPr>
        <w:t>Иншооти обҷамъкунанда чист?</w:t>
      </w:r>
    </w:p>
    <w:p w:rsidR="005D08F0" w:rsidRPr="000738FF" w:rsidRDefault="005D08F0" w:rsidP="000738FF">
      <w:pPr>
        <w:rPr>
          <w:szCs w:val="28"/>
        </w:rPr>
      </w:pPr>
      <w:r w:rsidRPr="000738FF">
        <w:rPr>
          <w:szCs w:val="28"/>
        </w:rPr>
        <w:t>$A) Барои обтаъминкунии соҳаҳои хоҷагии халқ таъиншуда мебошад;</w:t>
      </w:r>
    </w:p>
    <w:p w:rsidR="005D08F0" w:rsidRPr="000738FF" w:rsidRDefault="005D08F0" w:rsidP="000738FF">
      <w:pPr>
        <w:rPr>
          <w:szCs w:val="28"/>
        </w:rPr>
      </w:pPr>
      <w:r w:rsidRPr="000738FF">
        <w:rPr>
          <w:szCs w:val="28"/>
        </w:rPr>
        <w:t>$B) Иншоотҳои танзикунанда мебошад;</w:t>
      </w:r>
    </w:p>
    <w:p w:rsidR="005D08F0" w:rsidRPr="000738FF" w:rsidRDefault="005D08F0" w:rsidP="000738FF">
      <w:pPr>
        <w:rPr>
          <w:szCs w:val="28"/>
        </w:rPr>
      </w:pPr>
      <w:r w:rsidRPr="000738FF">
        <w:rPr>
          <w:szCs w:val="28"/>
        </w:rPr>
        <w:t>$C) Иншооти обпарто мебошад;</w:t>
      </w:r>
    </w:p>
    <w:p w:rsidR="005D08F0" w:rsidRPr="000738FF" w:rsidRDefault="005D08F0" w:rsidP="000738FF">
      <w:pPr>
        <w:rPr>
          <w:szCs w:val="28"/>
        </w:rPr>
      </w:pPr>
      <w:r w:rsidRPr="000738FF">
        <w:rPr>
          <w:szCs w:val="28"/>
        </w:rPr>
        <w:t>$D) Иншооти сунъӣ мебошад;</w:t>
      </w:r>
    </w:p>
    <w:p w:rsidR="005D08F0" w:rsidRPr="000738FF" w:rsidRDefault="005D08F0" w:rsidP="000738FF">
      <w:pPr>
        <w:rPr>
          <w:szCs w:val="28"/>
        </w:rPr>
      </w:pPr>
      <w:r w:rsidRPr="000738FF">
        <w:rPr>
          <w:szCs w:val="28"/>
        </w:rPr>
        <w:t>$E) Иншооти барқӣ мебошад;</w:t>
      </w:r>
    </w:p>
    <w:p w:rsidR="005D08F0" w:rsidRPr="000738FF" w:rsidRDefault="005D08F0" w:rsidP="000738FF">
      <w:pPr>
        <w:rPr>
          <w:szCs w:val="28"/>
        </w:rPr>
      </w:pPr>
      <w:r w:rsidRPr="000738FF">
        <w:rPr>
          <w:szCs w:val="28"/>
        </w:rPr>
        <w:t>@15.</w:t>
      </w:r>
    </w:p>
    <w:p w:rsidR="005D08F0" w:rsidRPr="000738FF" w:rsidRDefault="005D08F0" w:rsidP="000738FF">
      <w:pPr>
        <w:rPr>
          <w:szCs w:val="28"/>
        </w:rPr>
      </w:pPr>
      <w:r w:rsidRPr="000738FF">
        <w:rPr>
          <w:szCs w:val="28"/>
        </w:rPr>
        <w:t>Иншооти оббар ва оббиёр чист?</w:t>
      </w:r>
    </w:p>
    <w:p w:rsidR="005D08F0" w:rsidRPr="000738FF" w:rsidRDefault="005D08F0" w:rsidP="000738FF">
      <w:pPr>
        <w:rPr>
          <w:szCs w:val="28"/>
        </w:rPr>
      </w:pPr>
      <w:r w:rsidRPr="000738FF">
        <w:rPr>
          <w:szCs w:val="28"/>
        </w:rPr>
        <w:t>$A) Иншотҳои аз сарчашма ба мавзеи истифода интиқолдиҳанда ва ё то ба обанбор оварандаи об (обанборҳо, ҷӯйҳо, каналҳо, лӯланоқилҳо, таҳшинкунакҳо, калекторҳо, акведукҳо ва дюкерҳо) к ибо ёрии онҳоҳар гуна монеаҳо барои гузари об бартараф карда мешаванд;</w:t>
      </w:r>
    </w:p>
    <w:p w:rsidR="005D08F0" w:rsidRPr="000738FF" w:rsidRDefault="005D08F0" w:rsidP="000738FF">
      <w:pPr>
        <w:rPr>
          <w:szCs w:val="28"/>
        </w:rPr>
      </w:pPr>
      <w:r w:rsidRPr="000738FF">
        <w:rPr>
          <w:szCs w:val="28"/>
        </w:rPr>
        <w:t>$B) Иншооти гражданӣ аст;</w:t>
      </w:r>
    </w:p>
    <w:p w:rsidR="005D08F0" w:rsidRPr="000738FF" w:rsidRDefault="005D08F0" w:rsidP="000738FF">
      <w:pPr>
        <w:rPr>
          <w:szCs w:val="28"/>
        </w:rPr>
      </w:pPr>
      <w:r w:rsidRPr="000738FF">
        <w:rPr>
          <w:szCs w:val="28"/>
        </w:rPr>
        <w:t>$C) Иншооти саноатӣ аст;</w:t>
      </w:r>
    </w:p>
    <w:p w:rsidR="005D08F0" w:rsidRPr="000738FF" w:rsidRDefault="005D08F0" w:rsidP="000738FF">
      <w:pPr>
        <w:rPr>
          <w:szCs w:val="28"/>
        </w:rPr>
      </w:pPr>
      <w:r w:rsidRPr="000738FF">
        <w:rPr>
          <w:szCs w:val="28"/>
        </w:rPr>
        <w:t>$D) Иншооти маъмурӣ аст;</w:t>
      </w:r>
    </w:p>
    <w:p w:rsidR="005D08F0" w:rsidRPr="000738FF" w:rsidRDefault="005D08F0" w:rsidP="000738FF">
      <w:pPr>
        <w:rPr>
          <w:szCs w:val="28"/>
        </w:rPr>
      </w:pPr>
      <w:r w:rsidRPr="000738FF">
        <w:rPr>
          <w:szCs w:val="28"/>
        </w:rPr>
        <w:t>$E) Иншооти ҳавзавӣ аст;</w:t>
      </w:r>
    </w:p>
    <w:p w:rsidR="005D08F0" w:rsidRPr="000738FF" w:rsidRDefault="005D08F0" w:rsidP="000738FF">
      <w:pPr>
        <w:rPr>
          <w:szCs w:val="28"/>
        </w:rPr>
      </w:pPr>
      <w:r w:rsidRPr="000738FF">
        <w:rPr>
          <w:szCs w:val="28"/>
        </w:rPr>
        <w:t>@16.</w:t>
      </w:r>
    </w:p>
    <w:p w:rsidR="005D08F0" w:rsidRPr="000738FF" w:rsidRDefault="005D08F0" w:rsidP="000738FF">
      <w:pPr>
        <w:rPr>
          <w:szCs w:val="28"/>
        </w:rPr>
      </w:pPr>
      <w:r w:rsidRPr="000738FF">
        <w:rPr>
          <w:szCs w:val="28"/>
        </w:rPr>
        <w:t>Иншооти танзимӣ ва ё равонсозанда чист?</w:t>
      </w:r>
    </w:p>
    <w:p w:rsidR="005D08F0" w:rsidRPr="000738FF" w:rsidRDefault="005D08F0" w:rsidP="000738FF">
      <w:pPr>
        <w:rPr>
          <w:szCs w:val="28"/>
        </w:rPr>
      </w:pPr>
      <w:r w:rsidRPr="000738FF">
        <w:rPr>
          <w:szCs w:val="28"/>
        </w:rPr>
        <w:t>$A) Иншооти барқтавлидкунӣ аст;</w:t>
      </w:r>
    </w:p>
    <w:p w:rsidR="005D08F0" w:rsidRPr="000738FF" w:rsidRDefault="005D08F0" w:rsidP="000738FF">
      <w:pPr>
        <w:rPr>
          <w:szCs w:val="28"/>
        </w:rPr>
      </w:pPr>
      <w:r w:rsidRPr="000738FF">
        <w:rPr>
          <w:szCs w:val="28"/>
        </w:rPr>
        <w:t>$B) Иншооти табии аст;</w:t>
      </w:r>
    </w:p>
    <w:p w:rsidR="005D08F0" w:rsidRPr="000738FF" w:rsidRDefault="005D08F0" w:rsidP="000738FF">
      <w:pPr>
        <w:rPr>
          <w:szCs w:val="28"/>
        </w:rPr>
      </w:pPr>
      <w:r w:rsidRPr="000738FF">
        <w:rPr>
          <w:szCs w:val="28"/>
        </w:rPr>
        <w:t>$C) Иншоотҳое, ки барои танзими маҷрои дарёҳо бо мақсади ташкилишароитҳоимусоиди хоҷагидорӣ ва пешгирии ҳолати харобшавиисоҳилҳо ва зери маҷрои об, ҷиҳати таъминкуни бехатарӣ ва ҳифзи аҳолӣ ва ҳудуд аз офатҳоивобаста ба об таъин шудаанд. Ба онҳо девораҳои муҳофизатии соҳилҳо, семондеҳҳо, мавҷбурҳо ва ғайра дохил мешаванд;</w:t>
      </w:r>
    </w:p>
    <w:p w:rsidR="005D08F0" w:rsidRPr="000738FF" w:rsidRDefault="005D08F0" w:rsidP="000738FF">
      <w:pPr>
        <w:rPr>
          <w:szCs w:val="28"/>
        </w:rPr>
      </w:pPr>
      <w:r w:rsidRPr="000738FF">
        <w:rPr>
          <w:szCs w:val="28"/>
        </w:rPr>
        <w:t>$D) Иншооти сунъи мебошад;</w:t>
      </w:r>
    </w:p>
    <w:p w:rsidR="005D08F0" w:rsidRPr="000738FF" w:rsidRDefault="005D08F0" w:rsidP="000738FF">
      <w:pPr>
        <w:rPr>
          <w:szCs w:val="28"/>
        </w:rPr>
      </w:pPr>
      <w:r w:rsidRPr="000738FF">
        <w:rPr>
          <w:szCs w:val="28"/>
        </w:rPr>
        <w:t>$E) Иншооти сатҳбанд аст;</w:t>
      </w:r>
    </w:p>
    <w:p w:rsidR="005D08F0" w:rsidRPr="000738FF" w:rsidRDefault="005D08F0" w:rsidP="000738FF">
      <w:pPr>
        <w:rPr>
          <w:szCs w:val="28"/>
        </w:rPr>
      </w:pPr>
      <w:r w:rsidRPr="000738FF">
        <w:rPr>
          <w:szCs w:val="28"/>
        </w:rPr>
        <w:t>@17.</w:t>
      </w:r>
    </w:p>
    <w:p w:rsidR="005D08F0" w:rsidRPr="000738FF" w:rsidRDefault="005D08F0" w:rsidP="000738FF">
      <w:pPr>
        <w:rPr>
          <w:szCs w:val="28"/>
        </w:rPr>
      </w:pPr>
      <w:r w:rsidRPr="000738FF">
        <w:rPr>
          <w:szCs w:val="28"/>
        </w:rPr>
        <w:t>Иншооти пайвасти чист?</w:t>
      </w:r>
    </w:p>
    <w:p w:rsidR="005D08F0" w:rsidRPr="000738FF" w:rsidRDefault="005D08F0" w:rsidP="000738FF">
      <w:pPr>
        <w:rPr>
          <w:szCs w:val="28"/>
        </w:rPr>
      </w:pPr>
      <w:r w:rsidRPr="000738FF">
        <w:rPr>
          <w:szCs w:val="28"/>
        </w:rPr>
        <w:t>$A) Иншоотҳое, ки барои бехалал гузаштани маҷрои обравдар нишебиҳо доманаҳо, ҷариҳо ва шаршараҳо бехтариро таъмин менамояд;</w:t>
      </w:r>
    </w:p>
    <w:p w:rsidR="005D08F0" w:rsidRPr="000738FF" w:rsidRDefault="005D08F0" w:rsidP="000738FF">
      <w:pPr>
        <w:rPr>
          <w:szCs w:val="28"/>
        </w:rPr>
      </w:pPr>
      <w:r w:rsidRPr="000738FF">
        <w:rPr>
          <w:szCs w:val="28"/>
        </w:rPr>
        <w:t>$B) Иншоотҳое, ки обгузарониро таъмин мекунад;</w:t>
      </w:r>
    </w:p>
    <w:p w:rsidR="005D08F0" w:rsidRPr="000738FF" w:rsidRDefault="005D08F0" w:rsidP="000738FF">
      <w:pPr>
        <w:rPr>
          <w:szCs w:val="28"/>
        </w:rPr>
      </w:pPr>
      <w:r w:rsidRPr="000738FF">
        <w:rPr>
          <w:szCs w:val="28"/>
        </w:rPr>
        <w:t>$C) Иншоотҳое, ки ҳар гуна проблемаро ҳал менамояд;</w:t>
      </w:r>
    </w:p>
    <w:p w:rsidR="005D08F0" w:rsidRPr="000738FF" w:rsidRDefault="005D08F0" w:rsidP="000738FF">
      <w:pPr>
        <w:rPr>
          <w:szCs w:val="28"/>
        </w:rPr>
      </w:pPr>
      <w:r w:rsidRPr="000738FF">
        <w:rPr>
          <w:szCs w:val="28"/>
        </w:rPr>
        <w:t>$D) Иншоотҳое, ки истифодаи захираи обро таъмин мекунад;</w:t>
      </w:r>
    </w:p>
    <w:p w:rsidR="005D08F0" w:rsidRPr="000738FF" w:rsidRDefault="005D08F0" w:rsidP="000738FF">
      <w:pPr>
        <w:rPr>
          <w:szCs w:val="28"/>
        </w:rPr>
      </w:pPr>
      <w:r w:rsidRPr="000738FF">
        <w:rPr>
          <w:szCs w:val="28"/>
        </w:rPr>
        <w:t>$E) Иншооте, ки таъиноти гуногун дорад;</w:t>
      </w:r>
    </w:p>
    <w:p w:rsidR="005D08F0" w:rsidRPr="000738FF" w:rsidRDefault="005D08F0" w:rsidP="000738FF">
      <w:pPr>
        <w:rPr>
          <w:szCs w:val="28"/>
        </w:rPr>
      </w:pPr>
      <w:r w:rsidRPr="000738FF">
        <w:rPr>
          <w:szCs w:val="28"/>
        </w:rPr>
        <w:t>@18.</w:t>
      </w:r>
    </w:p>
    <w:p w:rsidR="005D08F0" w:rsidRPr="000738FF" w:rsidRDefault="005D08F0" w:rsidP="000738FF">
      <w:pPr>
        <w:rPr>
          <w:szCs w:val="28"/>
        </w:rPr>
      </w:pPr>
      <w:r w:rsidRPr="000738FF">
        <w:rPr>
          <w:szCs w:val="28"/>
        </w:rPr>
        <w:t>Иншоотҳои обпартоҳо чист?</w:t>
      </w:r>
    </w:p>
    <w:p w:rsidR="005D08F0" w:rsidRPr="000738FF" w:rsidRDefault="005D08F0" w:rsidP="000738FF">
      <w:pPr>
        <w:rPr>
          <w:szCs w:val="28"/>
        </w:rPr>
      </w:pPr>
      <w:r w:rsidRPr="000738FF">
        <w:rPr>
          <w:szCs w:val="28"/>
        </w:rPr>
        <w:t>$A) Иншоотҳое, киба воситаҳои идорашавандаи суръати об муҷаҳаз мебшанд;</w:t>
      </w:r>
    </w:p>
    <w:p w:rsidR="005D08F0" w:rsidRPr="000738FF" w:rsidRDefault="005D08F0" w:rsidP="000738FF">
      <w:pPr>
        <w:rPr>
          <w:szCs w:val="28"/>
        </w:rPr>
      </w:pPr>
      <w:r w:rsidRPr="000738FF">
        <w:rPr>
          <w:szCs w:val="28"/>
        </w:rPr>
        <w:t>$B) Иншоотҳое, киба воситаҳои идорашавандаи бе суръати об муҷаҳаз мебошанд;</w:t>
      </w:r>
    </w:p>
    <w:p w:rsidR="005D08F0" w:rsidRPr="000738FF" w:rsidRDefault="005D08F0" w:rsidP="000738FF">
      <w:pPr>
        <w:rPr>
          <w:szCs w:val="28"/>
        </w:rPr>
      </w:pPr>
      <w:r w:rsidRPr="000738FF">
        <w:rPr>
          <w:szCs w:val="28"/>
        </w:rPr>
        <w:t>$C) Иншоотҳое, киба воситаҳои идорашавандаи суръати об муҷаҳаз нестанд;</w:t>
      </w:r>
    </w:p>
    <w:p w:rsidR="005D08F0" w:rsidRPr="000738FF" w:rsidRDefault="005D08F0" w:rsidP="000738FF">
      <w:pPr>
        <w:rPr>
          <w:szCs w:val="28"/>
        </w:rPr>
      </w:pPr>
      <w:r w:rsidRPr="000738FF">
        <w:rPr>
          <w:szCs w:val="28"/>
        </w:rPr>
        <w:t>$D) Иншоотҳое, киба воситаҳои идорашавандаи суръати об муҷаҳаз мебошанд ва намебошанд;</w:t>
      </w:r>
    </w:p>
    <w:p w:rsidR="005D08F0" w:rsidRPr="000738FF" w:rsidRDefault="005D08F0" w:rsidP="000738FF">
      <w:pPr>
        <w:rPr>
          <w:szCs w:val="28"/>
        </w:rPr>
      </w:pPr>
      <w:r w:rsidRPr="000738FF">
        <w:rPr>
          <w:szCs w:val="28"/>
        </w:rPr>
        <w:t>$E) Иншоотҳое, ки бо ёрии онҳо аз сатҳи болои (бьеф) ба поёнӣ ва ё аз як ҳафзаи сунъӣ ба дигар ҳавза ҳаракати бехатарии обро таъмин менамояд;</w:t>
      </w:r>
    </w:p>
    <w:p w:rsidR="005D08F0" w:rsidRPr="000738FF" w:rsidRDefault="005D08F0" w:rsidP="000738FF">
      <w:pPr>
        <w:rPr>
          <w:szCs w:val="28"/>
        </w:rPr>
      </w:pPr>
      <w:r w:rsidRPr="000738FF">
        <w:rPr>
          <w:szCs w:val="28"/>
        </w:rPr>
        <w:t>@19.</w:t>
      </w:r>
    </w:p>
    <w:p w:rsidR="005D08F0" w:rsidRPr="000738FF" w:rsidRDefault="005D08F0" w:rsidP="000738FF">
      <w:pPr>
        <w:rPr>
          <w:szCs w:val="28"/>
        </w:rPr>
      </w:pPr>
      <w:r w:rsidRPr="000738FF">
        <w:rPr>
          <w:szCs w:val="28"/>
        </w:rPr>
        <w:t>Иншоотҳои нақлиётӣ чист?</w:t>
      </w:r>
    </w:p>
    <w:p w:rsidR="005D08F0" w:rsidRPr="000738FF" w:rsidRDefault="005D08F0" w:rsidP="000738FF">
      <w:pPr>
        <w:rPr>
          <w:szCs w:val="28"/>
        </w:rPr>
      </w:pPr>
      <w:r w:rsidRPr="000738FF">
        <w:rPr>
          <w:szCs w:val="28"/>
        </w:rPr>
        <w:t>$A) Барои ҳаракати киштиҳо ва нақлиёти обӣ, интиқоли чуб, бандарҳо ва ғайра таъиншуда;</w:t>
      </w:r>
    </w:p>
    <w:p w:rsidR="005D08F0" w:rsidRPr="000738FF" w:rsidRDefault="005D08F0" w:rsidP="000738FF">
      <w:pPr>
        <w:rPr>
          <w:szCs w:val="28"/>
        </w:rPr>
      </w:pPr>
      <w:r w:rsidRPr="000738FF">
        <w:rPr>
          <w:szCs w:val="28"/>
        </w:rPr>
        <w:t>$B) Барои ҳаракати нақлиёт;</w:t>
      </w:r>
    </w:p>
    <w:p w:rsidR="005D08F0" w:rsidRPr="000738FF" w:rsidRDefault="005D08F0" w:rsidP="000738FF">
      <w:pPr>
        <w:rPr>
          <w:szCs w:val="28"/>
        </w:rPr>
      </w:pPr>
      <w:r w:rsidRPr="000738FF">
        <w:rPr>
          <w:szCs w:val="28"/>
        </w:rPr>
        <w:t>$C) Барои ҳаракати нақлиёти ҳавоӣ;</w:t>
      </w:r>
    </w:p>
    <w:p w:rsidR="005D08F0" w:rsidRPr="000738FF" w:rsidRDefault="005D08F0" w:rsidP="000738FF">
      <w:pPr>
        <w:rPr>
          <w:szCs w:val="28"/>
        </w:rPr>
      </w:pPr>
      <w:r w:rsidRPr="000738FF">
        <w:rPr>
          <w:szCs w:val="28"/>
        </w:rPr>
        <w:t>$D) Барои ҳаракати сабук;</w:t>
      </w:r>
    </w:p>
    <w:p w:rsidR="005D08F0" w:rsidRPr="000738FF" w:rsidRDefault="005D08F0" w:rsidP="000738FF">
      <w:pPr>
        <w:rPr>
          <w:szCs w:val="28"/>
        </w:rPr>
      </w:pPr>
      <w:r w:rsidRPr="000738FF">
        <w:rPr>
          <w:szCs w:val="28"/>
        </w:rPr>
        <w:t>$E) барои ҳаракати нақлиёти вазнин;</w:t>
      </w:r>
    </w:p>
    <w:p w:rsidR="005D08F0" w:rsidRPr="000738FF" w:rsidRDefault="005D08F0" w:rsidP="000738FF">
      <w:pPr>
        <w:rPr>
          <w:szCs w:val="28"/>
        </w:rPr>
      </w:pPr>
      <w:r w:rsidRPr="000738FF">
        <w:rPr>
          <w:szCs w:val="28"/>
        </w:rPr>
        <w:t>@20.</w:t>
      </w:r>
    </w:p>
    <w:p w:rsidR="005D08F0" w:rsidRPr="000738FF" w:rsidRDefault="005D08F0" w:rsidP="000738FF">
      <w:pPr>
        <w:rPr>
          <w:szCs w:val="28"/>
        </w:rPr>
      </w:pPr>
      <w:r w:rsidRPr="000738FF">
        <w:rPr>
          <w:szCs w:val="28"/>
        </w:rPr>
        <w:t>Иншооти канализатсионӣ чист?</w:t>
      </w:r>
    </w:p>
    <w:p w:rsidR="005D08F0" w:rsidRPr="000738FF" w:rsidRDefault="005D08F0" w:rsidP="000738FF">
      <w:pPr>
        <w:rPr>
          <w:szCs w:val="28"/>
        </w:rPr>
      </w:pPr>
      <w:r w:rsidRPr="000738FF">
        <w:rPr>
          <w:szCs w:val="28"/>
        </w:rPr>
        <w:t>$A) Иншоотҳои обтаъминкунии соҳаи чорводорӣ;</w:t>
      </w:r>
    </w:p>
    <w:p w:rsidR="005D08F0" w:rsidRPr="000738FF" w:rsidRDefault="005D08F0" w:rsidP="000738FF">
      <w:pPr>
        <w:rPr>
          <w:szCs w:val="28"/>
        </w:rPr>
      </w:pPr>
      <w:r w:rsidRPr="000738FF">
        <w:rPr>
          <w:szCs w:val="28"/>
        </w:rPr>
        <w:t>$B) Иншоотҳои соҳаи хоҷагии об;</w:t>
      </w:r>
    </w:p>
    <w:p w:rsidR="005D08F0" w:rsidRPr="000738FF" w:rsidRDefault="005D08F0" w:rsidP="000738FF">
      <w:pPr>
        <w:rPr>
          <w:szCs w:val="28"/>
        </w:rPr>
      </w:pPr>
      <w:r w:rsidRPr="000738FF">
        <w:rPr>
          <w:szCs w:val="28"/>
        </w:rPr>
        <w:t>$C) Иншоотҳои соҳаи обёрӣ;</w:t>
      </w:r>
    </w:p>
    <w:p w:rsidR="005D08F0" w:rsidRPr="000738FF" w:rsidRDefault="005D08F0" w:rsidP="000738FF">
      <w:pPr>
        <w:rPr>
          <w:szCs w:val="28"/>
        </w:rPr>
      </w:pPr>
      <w:r w:rsidRPr="000738FF">
        <w:rPr>
          <w:szCs w:val="28"/>
        </w:rPr>
        <w:t>$D) Иншооти соҳаи мелиоратсия;</w:t>
      </w:r>
    </w:p>
    <w:p w:rsidR="005D08F0" w:rsidRPr="000738FF" w:rsidRDefault="005D08F0" w:rsidP="000738FF">
      <w:pPr>
        <w:rPr>
          <w:szCs w:val="28"/>
        </w:rPr>
      </w:pPr>
      <w:r w:rsidRPr="000738FF">
        <w:rPr>
          <w:szCs w:val="28"/>
        </w:rPr>
        <w:t>$E) Иншоотҳое, ки бо ёрии онҳо обтаъминкунии шаҳрҳо ва нуқтаҳои аҳолинишинба роҳ монда шуда, инчунинба мавзеъи муайяншуда бурдани обҳои истифодашудаи рузғорӣ таъин шудаанд;</w:t>
      </w:r>
    </w:p>
    <w:p w:rsidR="005D08F0" w:rsidRPr="000738FF" w:rsidRDefault="005D08F0" w:rsidP="000738FF">
      <w:pPr>
        <w:rPr>
          <w:szCs w:val="28"/>
        </w:rPr>
      </w:pPr>
      <w:r w:rsidRPr="000738FF">
        <w:rPr>
          <w:szCs w:val="28"/>
        </w:rPr>
        <w:t>@21.</w:t>
      </w:r>
    </w:p>
    <w:p w:rsidR="005D08F0" w:rsidRPr="000738FF" w:rsidRDefault="005D08F0" w:rsidP="000738FF">
      <w:pPr>
        <w:rPr>
          <w:szCs w:val="28"/>
        </w:rPr>
      </w:pPr>
      <w:r w:rsidRPr="000738FF">
        <w:rPr>
          <w:szCs w:val="28"/>
        </w:rPr>
        <w:t>Иншооти гидромелиоративӣ чист?</w:t>
      </w:r>
    </w:p>
    <w:p w:rsidR="005D08F0" w:rsidRPr="000738FF" w:rsidRDefault="005D08F0" w:rsidP="000738FF">
      <w:pPr>
        <w:rPr>
          <w:szCs w:val="28"/>
        </w:rPr>
      </w:pPr>
      <w:r w:rsidRPr="000738FF">
        <w:rPr>
          <w:szCs w:val="28"/>
        </w:rPr>
        <w:t>$A) Иншооти сарбандӣ мебошад;</w:t>
      </w:r>
    </w:p>
    <w:p w:rsidR="005D08F0" w:rsidRPr="000738FF" w:rsidRDefault="005D08F0" w:rsidP="000738FF">
      <w:pPr>
        <w:rPr>
          <w:szCs w:val="28"/>
        </w:rPr>
      </w:pPr>
      <w:r w:rsidRPr="000738FF">
        <w:rPr>
          <w:szCs w:val="28"/>
        </w:rPr>
        <w:t>$B) Иншооти садамавӣ мебошад;</w:t>
      </w:r>
    </w:p>
    <w:p w:rsidR="005D08F0" w:rsidRPr="000738FF" w:rsidRDefault="005D08F0" w:rsidP="000738FF">
      <w:pPr>
        <w:rPr>
          <w:szCs w:val="28"/>
        </w:rPr>
      </w:pPr>
      <w:r w:rsidRPr="000738FF">
        <w:rPr>
          <w:szCs w:val="28"/>
        </w:rPr>
        <w:t>$C) Иншооти такягоҳӣ мебошад;</w:t>
      </w:r>
    </w:p>
    <w:p w:rsidR="005D08F0" w:rsidRPr="000738FF" w:rsidRDefault="005D08F0" w:rsidP="000738FF">
      <w:pPr>
        <w:rPr>
          <w:szCs w:val="28"/>
        </w:rPr>
      </w:pPr>
      <w:r w:rsidRPr="000738FF">
        <w:rPr>
          <w:szCs w:val="28"/>
        </w:rPr>
        <w:t>$D) Иншоотҳои дар системаи обёрӣ зериобмонӣ ва хушконӣ бунёдшуда, танзимкунакҳо, таҳшинкунакҳо, обтақсимкунак, шабакаҳои обёрӣ, хушконӣ, заҳбурӣ, коллекторҳо, обченкунакҳо вағайра;</w:t>
      </w:r>
    </w:p>
    <w:p w:rsidR="005D08F0" w:rsidRPr="000738FF" w:rsidRDefault="005D08F0" w:rsidP="000738FF">
      <w:pPr>
        <w:rPr>
          <w:szCs w:val="28"/>
        </w:rPr>
      </w:pPr>
      <w:r w:rsidRPr="000738FF">
        <w:rPr>
          <w:szCs w:val="28"/>
        </w:rPr>
        <w:t>$E) Иншооти фишорнигоҳдоранда аст;</w:t>
      </w:r>
    </w:p>
    <w:p w:rsidR="005D08F0" w:rsidRPr="000738FF" w:rsidRDefault="005D08F0" w:rsidP="000738FF">
      <w:pPr>
        <w:rPr>
          <w:szCs w:val="28"/>
        </w:rPr>
      </w:pPr>
      <w:r w:rsidRPr="000738FF">
        <w:rPr>
          <w:szCs w:val="28"/>
        </w:rPr>
        <w:t>@22.</w:t>
      </w:r>
    </w:p>
    <w:p w:rsidR="005D08F0" w:rsidRPr="000738FF" w:rsidRDefault="005D08F0" w:rsidP="000738FF">
      <w:pPr>
        <w:rPr>
          <w:szCs w:val="28"/>
        </w:rPr>
      </w:pPr>
      <w:r w:rsidRPr="000738FF">
        <w:rPr>
          <w:szCs w:val="28"/>
        </w:rPr>
        <w:t>Иншооти лоиқанигоҳдор чист?</w:t>
      </w:r>
    </w:p>
    <w:p w:rsidR="005D08F0" w:rsidRPr="000738FF" w:rsidRDefault="005D08F0" w:rsidP="000738FF">
      <w:pPr>
        <w:rPr>
          <w:szCs w:val="28"/>
        </w:rPr>
      </w:pPr>
      <w:r w:rsidRPr="000738FF">
        <w:rPr>
          <w:szCs w:val="28"/>
        </w:rPr>
        <w:t>$A) Иншооти маҷмӯӣ мебошад;</w:t>
      </w:r>
    </w:p>
    <w:p w:rsidR="005D08F0" w:rsidRPr="000738FF" w:rsidRDefault="005D08F0" w:rsidP="000738FF">
      <w:pPr>
        <w:rPr>
          <w:szCs w:val="28"/>
        </w:rPr>
      </w:pPr>
      <w:r w:rsidRPr="000738FF">
        <w:rPr>
          <w:szCs w:val="28"/>
        </w:rPr>
        <w:t>$B) Иншоотисамараи зиёди техникию иқтисодиро талаб менамояд;</w:t>
      </w:r>
    </w:p>
    <w:p w:rsidR="005D08F0" w:rsidRPr="000738FF" w:rsidRDefault="005D08F0" w:rsidP="000738FF">
      <w:pPr>
        <w:rPr>
          <w:szCs w:val="28"/>
        </w:rPr>
      </w:pPr>
      <w:r w:rsidRPr="000738FF">
        <w:rPr>
          <w:szCs w:val="28"/>
        </w:rPr>
        <w:t>$C) Иншоотҳои барои қабул, нигоҳдорӣ, анборсозӣ ва интиқоли партовҳои лоиқагӣ таъиншуда дар корхонаҳои истихроҷ ва коркарди маъданҳо, металлургия, сарбандҳои аз масолеҳи маҳалли бунёдшаванда, тавораҳои ҳудудгир, иншоотҳои обпарто ва обҷамъкунанда, лоиқабарҳо;</w:t>
      </w:r>
    </w:p>
    <w:p w:rsidR="005D08F0" w:rsidRPr="000738FF" w:rsidRDefault="005D08F0" w:rsidP="000738FF">
      <w:pPr>
        <w:rPr>
          <w:szCs w:val="28"/>
        </w:rPr>
      </w:pPr>
      <w:r w:rsidRPr="000738FF">
        <w:rPr>
          <w:szCs w:val="28"/>
        </w:rPr>
        <w:t>$D) Иншооти системаи обёраст;</w:t>
      </w:r>
    </w:p>
    <w:p w:rsidR="005D08F0" w:rsidRPr="000738FF" w:rsidRDefault="005D08F0" w:rsidP="000738FF">
      <w:pPr>
        <w:rPr>
          <w:szCs w:val="28"/>
        </w:rPr>
      </w:pPr>
      <w:r w:rsidRPr="000738FF">
        <w:rPr>
          <w:szCs w:val="28"/>
        </w:rPr>
        <w:t>$E) Иншооти танзимӣ аст;</w:t>
      </w:r>
    </w:p>
    <w:p w:rsidR="005D08F0" w:rsidRPr="000738FF" w:rsidRDefault="005D08F0" w:rsidP="000738FF">
      <w:pPr>
        <w:rPr>
          <w:szCs w:val="28"/>
        </w:rPr>
      </w:pPr>
      <w:r w:rsidRPr="000738FF">
        <w:rPr>
          <w:szCs w:val="28"/>
        </w:rPr>
        <w:t>@23.</w:t>
      </w:r>
    </w:p>
    <w:p w:rsidR="005D08F0" w:rsidRPr="000738FF" w:rsidRDefault="005D08F0" w:rsidP="000738FF">
      <w:pPr>
        <w:rPr>
          <w:szCs w:val="28"/>
        </w:rPr>
      </w:pPr>
      <w:r w:rsidRPr="000738FF">
        <w:rPr>
          <w:szCs w:val="28"/>
        </w:rPr>
        <w:t>Иншооти моҳипарварӣчист?</w:t>
      </w:r>
    </w:p>
    <w:p w:rsidR="005D08F0" w:rsidRPr="000738FF" w:rsidRDefault="005D08F0" w:rsidP="000738FF">
      <w:pPr>
        <w:rPr>
          <w:szCs w:val="28"/>
        </w:rPr>
      </w:pPr>
      <w:r w:rsidRPr="000738FF">
        <w:rPr>
          <w:szCs w:val="28"/>
        </w:rPr>
        <w:t>$A) Иншооти интиқоли моҳӣ;</w:t>
      </w:r>
    </w:p>
    <w:p w:rsidR="005D08F0" w:rsidRPr="000738FF" w:rsidRDefault="005D08F0" w:rsidP="000738FF">
      <w:pPr>
        <w:rPr>
          <w:szCs w:val="28"/>
        </w:rPr>
      </w:pPr>
      <w:r w:rsidRPr="000738FF">
        <w:rPr>
          <w:szCs w:val="28"/>
        </w:rPr>
        <w:t>$B) Барои парвариши моҳӣ таъиншуда; бандҳои моҳипарварӣ, ҳавзаҳои моҳипарварӣ ва дигар воситаҳои ба он вобаста;</w:t>
      </w:r>
    </w:p>
    <w:p w:rsidR="005D08F0" w:rsidRPr="000738FF" w:rsidRDefault="005D08F0" w:rsidP="000738FF">
      <w:pPr>
        <w:rPr>
          <w:szCs w:val="28"/>
        </w:rPr>
      </w:pPr>
      <w:r w:rsidRPr="000738FF">
        <w:rPr>
          <w:szCs w:val="28"/>
        </w:rPr>
        <w:t>$C) Иншооти гузариши моҳӣ;</w:t>
      </w:r>
    </w:p>
    <w:p w:rsidR="005D08F0" w:rsidRPr="000738FF" w:rsidRDefault="005D08F0" w:rsidP="000738FF">
      <w:pPr>
        <w:rPr>
          <w:szCs w:val="28"/>
        </w:rPr>
      </w:pPr>
      <w:r w:rsidRPr="000738FF">
        <w:rPr>
          <w:szCs w:val="28"/>
        </w:rPr>
        <w:t>$D) Иншооти коркарди моҳӣ;</w:t>
      </w:r>
    </w:p>
    <w:p w:rsidR="005D08F0" w:rsidRPr="000738FF" w:rsidRDefault="005D08F0" w:rsidP="000738FF">
      <w:pPr>
        <w:rPr>
          <w:szCs w:val="28"/>
        </w:rPr>
      </w:pPr>
      <w:r w:rsidRPr="000738FF">
        <w:rPr>
          <w:szCs w:val="28"/>
        </w:rPr>
        <w:t>$E) Иншооти обтаъминкунии моҳӣ;</w:t>
      </w:r>
    </w:p>
    <w:p w:rsidR="005D08F0" w:rsidRPr="000738FF" w:rsidRDefault="005D08F0" w:rsidP="000738FF">
      <w:pPr>
        <w:rPr>
          <w:szCs w:val="28"/>
        </w:rPr>
      </w:pPr>
      <w:r w:rsidRPr="000738FF">
        <w:rPr>
          <w:szCs w:val="28"/>
        </w:rPr>
        <w:t>@24.</w:t>
      </w:r>
    </w:p>
    <w:p w:rsidR="005D08F0" w:rsidRPr="000738FF" w:rsidRDefault="005D08F0" w:rsidP="000738FF">
      <w:pPr>
        <w:rPr>
          <w:szCs w:val="28"/>
        </w:rPr>
      </w:pPr>
      <w:r w:rsidRPr="000738FF">
        <w:rPr>
          <w:szCs w:val="28"/>
        </w:rPr>
        <w:t>Каналҳои энергетикӣ чист?</w:t>
      </w:r>
    </w:p>
    <w:p w:rsidR="005D08F0" w:rsidRPr="000738FF" w:rsidRDefault="005D08F0" w:rsidP="000738FF">
      <w:pPr>
        <w:rPr>
          <w:szCs w:val="28"/>
        </w:rPr>
      </w:pPr>
      <w:r w:rsidRPr="000738FF">
        <w:rPr>
          <w:szCs w:val="28"/>
        </w:rPr>
        <w:t>$A) Барои овардани об аз манбаъ (обанбор, дарё, кул) ба трубинаи неругоҳ барқӣ хизмат карда, элементи асосии иншоот мебошад;</w:t>
      </w:r>
    </w:p>
    <w:p w:rsidR="005D08F0" w:rsidRPr="000738FF" w:rsidRDefault="005D08F0" w:rsidP="000738FF">
      <w:pPr>
        <w:rPr>
          <w:szCs w:val="28"/>
        </w:rPr>
      </w:pPr>
      <w:r w:rsidRPr="000738FF">
        <w:rPr>
          <w:szCs w:val="28"/>
        </w:rPr>
        <w:t>$B) Иншооти системаи обёраст;</w:t>
      </w:r>
    </w:p>
    <w:p w:rsidR="005D08F0" w:rsidRPr="000738FF" w:rsidRDefault="005D08F0" w:rsidP="000738FF">
      <w:pPr>
        <w:rPr>
          <w:szCs w:val="28"/>
        </w:rPr>
      </w:pPr>
      <w:r w:rsidRPr="000738FF">
        <w:rPr>
          <w:szCs w:val="28"/>
        </w:rPr>
        <w:t>$C) Иншооти системаи интиқоли обёраст;</w:t>
      </w:r>
    </w:p>
    <w:p w:rsidR="005D08F0" w:rsidRPr="000738FF" w:rsidRDefault="005D08F0" w:rsidP="000738FF">
      <w:pPr>
        <w:rPr>
          <w:szCs w:val="28"/>
        </w:rPr>
      </w:pPr>
      <w:r w:rsidRPr="000738FF">
        <w:rPr>
          <w:szCs w:val="28"/>
        </w:rPr>
        <w:t>$D) Иншооти мухталифи обёраст;</w:t>
      </w:r>
    </w:p>
    <w:p w:rsidR="005D08F0" w:rsidRPr="000738FF" w:rsidRDefault="005D08F0" w:rsidP="000738FF">
      <w:pPr>
        <w:rPr>
          <w:szCs w:val="28"/>
        </w:rPr>
      </w:pPr>
      <w:r w:rsidRPr="000738FF">
        <w:rPr>
          <w:szCs w:val="28"/>
        </w:rPr>
        <w:t>$E) Иншооти системаи барқтавлидкунӣ;</w:t>
      </w:r>
    </w:p>
    <w:p w:rsidR="005D08F0" w:rsidRPr="000738FF" w:rsidRDefault="005D08F0" w:rsidP="000738FF">
      <w:pPr>
        <w:rPr>
          <w:szCs w:val="28"/>
        </w:rPr>
      </w:pPr>
      <w:r w:rsidRPr="000738FF">
        <w:rPr>
          <w:szCs w:val="28"/>
        </w:rPr>
        <w:t>@25.</w:t>
      </w:r>
    </w:p>
    <w:p w:rsidR="005D08F0" w:rsidRPr="000738FF" w:rsidRDefault="005D08F0" w:rsidP="000738FF">
      <w:pPr>
        <w:rPr>
          <w:szCs w:val="28"/>
        </w:rPr>
      </w:pPr>
      <w:r w:rsidRPr="000738FF">
        <w:rPr>
          <w:szCs w:val="28"/>
        </w:rPr>
        <w:t>Каналҳои обрасон ва обшорсозӣ чист?</w:t>
      </w:r>
    </w:p>
    <w:p w:rsidR="005D08F0" w:rsidRPr="000738FF" w:rsidRDefault="005D08F0" w:rsidP="000738FF">
      <w:pPr>
        <w:rPr>
          <w:szCs w:val="28"/>
        </w:rPr>
      </w:pPr>
      <w:r w:rsidRPr="000738FF">
        <w:rPr>
          <w:szCs w:val="28"/>
        </w:rPr>
        <w:t>$A) Барои интиқоли об аз манбаи обтаъминкунӣ ё обшорсозӣ то истеъмолкунанда сохта мешавад,каналҳое, ки тавассути онҳо об на танҳо бо мақсади обтаъминкунӣ балки барои дигар мақсадҳои хоҷагидорӣ низ истифода мешаванд;</w:t>
      </w:r>
    </w:p>
    <w:p w:rsidR="005D08F0" w:rsidRPr="000738FF" w:rsidRDefault="005D08F0" w:rsidP="000738FF">
      <w:pPr>
        <w:rPr>
          <w:szCs w:val="28"/>
        </w:rPr>
      </w:pPr>
      <w:r w:rsidRPr="000738FF">
        <w:rPr>
          <w:szCs w:val="28"/>
        </w:rPr>
        <w:t>$B) Каналҳое, ки тавассути онҳо об на танҳо бо мақсади обёрӣ аст;</w:t>
      </w:r>
    </w:p>
    <w:p w:rsidR="005D08F0" w:rsidRPr="000738FF" w:rsidRDefault="005D08F0" w:rsidP="000738FF">
      <w:pPr>
        <w:rPr>
          <w:szCs w:val="28"/>
        </w:rPr>
      </w:pPr>
      <w:r w:rsidRPr="000738FF">
        <w:rPr>
          <w:szCs w:val="28"/>
        </w:rPr>
        <w:t>$C) Каналҳое, ки тавассути онҳо об на танҳо бо мақсади интиқоли об, балки;</w:t>
      </w:r>
    </w:p>
    <w:p w:rsidR="005D08F0" w:rsidRPr="000738FF" w:rsidRDefault="005D08F0" w:rsidP="000738FF">
      <w:pPr>
        <w:rPr>
          <w:szCs w:val="28"/>
        </w:rPr>
      </w:pPr>
      <w:r w:rsidRPr="000738FF">
        <w:rPr>
          <w:szCs w:val="28"/>
        </w:rPr>
        <w:t>$D) Каналҳое, ки тавассути онҳо об на танҳо бо мақсади таъмини нерӯи барқ, балки;</w:t>
      </w:r>
    </w:p>
    <w:p w:rsidR="005D08F0" w:rsidRPr="000738FF" w:rsidRDefault="005D08F0" w:rsidP="000738FF">
      <w:pPr>
        <w:rPr>
          <w:szCs w:val="28"/>
        </w:rPr>
      </w:pPr>
      <w:r w:rsidRPr="000738FF">
        <w:rPr>
          <w:szCs w:val="28"/>
        </w:rPr>
        <w:t>$E) Каналҳое, ки тавассути онҳо об на танҳо бо мақсади обтаъминкунии хоҷагии қишлоқ, балки;</w:t>
      </w:r>
    </w:p>
    <w:p w:rsidR="005D08F0" w:rsidRPr="000738FF" w:rsidRDefault="005D08F0" w:rsidP="000738FF">
      <w:pPr>
        <w:rPr>
          <w:szCs w:val="28"/>
        </w:rPr>
      </w:pPr>
      <w:r w:rsidRPr="000738FF">
        <w:rPr>
          <w:szCs w:val="28"/>
        </w:rPr>
        <w:t>@26.</w:t>
      </w:r>
    </w:p>
    <w:p w:rsidR="005D08F0" w:rsidRPr="000738FF" w:rsidRDefault="005D08F0" w:rsidP="000738FF">
      <w:pPr>
        <w:rPr>
          <w:szCs w:val="28"/>
        </w:rPr>
      </w:pPr>
      <w:r w:rsidRPr="000738FF">
        <w:rPr>
          <w:szCs w:val="28"/>
        </w:rPr>
        <w:t>Каналҳои хушконӣ чист?</w:t>
      </w:r>
    </w:p>
    <w:p w:rsidR="005D08F0" w:rsidRPr="000738FF" w:rsidRDefault="005D08F0" w:rsidP="000738FF">
      <w:pPr>
        <w:rPr>
          <w:szCs w:val="28"/>
        </w:rPr>
      </w:pPr>
      <w:r w:rsidRPr="000738FF">
        <w:rPr>
          <w:szCs w:val="28"/>
        </w:rPr>
        <w:t>$A) Дарчуқурии пастхамиҳои ҳудуди хушконидашаванда гузошта мешаванд, онҳо барои ҷамъсозии об аз шабакаи хушконӣ ва инчунин барои равонсозии об ба иншооти обҷамъкунӣ хизмат менамоянд;</w:t>
      </w:r>
    </w:p>
    <w:p w:rsidR="005D08F0" w:rsidRPr="000738FF" w:rsidRDefault="005D08F0" w:rsidP="000738FF">
      <w:pPr>
        <w:rPr>
          <w:szCs w:val="28"/>
        </w:rPr>
      </w:pPr>
      <w:r w:rsidRPr="000738FF">
        <w:rPr>
          <w:szCs w:val="28"/>
        </w:rPr>
        <w:t>$B) Пойгоҳҳои обкашӣ мебошанд;</w:t>
      </w:r>
    </w:p>
    <w:p w:rsidR="005D08F0" w:rsidRPr="000738FF" w:rsidRDefault="005D08F0" w:rsidP="000738FF">
      <w:pPr>
        <w:rPr>
          <w:szCs w:val="28"/>
        </w:rPr>
      </w:pPr>
      <w:r w:rsidRPr="000738FF">
        <w:rPr>
          <w:szCs w:val="28"/>
        </w:rPr>
        <w:t>$C) Иншооти обпарто мебошад;</w:t>
      </w:r>
    </w:p>
    <w:p w:rsidR="005D08F0" w:rsidRPr="000738FF" w:rsidRDefault="005D08F0" w:rsidP="000738FF">
      <w:pPr>
        <w:rPr>
          <w:szCs w:val="28"/>
        </w:rPr>
      </w:pPr>
      <w:r w:rsidRPr="000738FF">
        <w:rPr>
          <w:szCs w:val="28"/>
        </w:rPr>
        <w:t>$D) Иншооти зеризаминӣ аст;</w:t>
      </w:r>
    </w:p>
    <w:p w:rsidR="005D08F0" w:rsidRPr="000738FF" w:rsidRDefault="005D08F0" w:rsidP="000738FF">
      <w:pPr>
        <w:rPr>
          <w:szCs w:val="28"/>
        </w:rPr>
      </w:pPr>
      <w:r w:rsidRPr="000738FF">
        <w:rPr>
          <w:szCs w:val="28"/>
        </w:rPr>
        <w:t>$E) Иншооти НБО аст;</w:t>
      </w:r>
    </w:p>
    <w:p w:rsidR="005D08F0" w:rsidRPr="000738FF" w:rsidRDefault="005D08F0" w:rsidP="000738FF">
      <w:pPr>
        <w:rPr>
          <w:szCs w:val="28"/>
        </w:rPr>
      </w:pPr>
      <w:r w:rsidRPr="000738FF">
        <w:rPr>
          <w:szCs w:val="28"/>
        </w:rPr>
        <w:t>@27.</w:t>
      </w:r>
    </w:p>
    <w:p w:rsidR="005D08F0" w:rsidRPr="000738FF" w:rsidRDefault="005D08F0" w:rsidP="000738FF">
      <w:pPr>
        <w:rPr>
          <w:szCs w:val="28"/>
        </w:rPr>
      </w:pPr>
      <w:r w:rsidRPr="000738FF">
        <w:rPr>
          <w:szCs w:val="28"/>
        </w:rPr>
        <w:t>Каналҳои чубкашонӣ чист?</w:t>
      </w:r>
    </w:p>
    <w:p w:rsidR="005D08F0" w:rsidRPr="000738FF" w:rsidRDefault="005D08F0" w:rsidP="000738FF">
      <w:pPr>
        <w:rPr>
          <w:szCs w:val="28"/>
        </w:rPr>
      </w:pPr>
      <w:r w:rsidRPr="000738FF">
        <w:rPr>
          <w:szCs w:val="28"/>
        </w:rPr>
        <w:t>$A) Дарёи барои чубкашонӣ таъиншуда;</w:t>
      </w:r>
    </w:p>
    <w:p w:rsidR="005D08F0" w:rsidRPr="000738FF" w:rsidRDefault="005D08F0" w:rsidP="000738FF">
      <w:pPr>
        <w:rPr>
          <w:szCs w:val="28"/>
        </w:rPr>
      </w:pPr>
      <w:r w:rsidRPr="000738FF">
        <w:rPr>
          <w:szCs w:val="28"/>
        </w:rPr>
        <w:t>$B) [авзаи барои чубкашонӣ таъиншуда;</w:t>
      </w:r>
    </w:p>
    <w:p w:rsidR="005D08F0" w:rsidRPr="000738FF" w:rsidRDefault="005D08F0" w:rsidP="000738FF">
      <w:pPr>
        <w:rPr>
          <w:szCs w:val="28"/>
        </w:rPr>
      </w:pPr>
      <w:r w:rsidRPr="000738FF">
        <w:rPr>
          <w:szCs w:val="28"/>
        </w:rPr>
        <w:t>$C) Барои кашонидан аз мавзеи тайёркунии он то ҷойи истифода ва ё то дарёи барои чубкашонӣ таъиншуда андозаҳои он аз намуди чуб, дарозӣ ва ғафсии онҳо вобастагӣ доранд;</w:t>
      </w:r>
    </w:p>
    <w:p w:rsidR="005D08F0" w:rsidRPr="000738FF" w:rsidRDefault="005D08F0" w:rsidP="000738FF">
      <w:pPr>
        <w:rPr>
          <w:szCs w:val="28"/>
        </w:rPr>
      </w:pPr>
      <w:r w:rsidRPr="000738FF">
        <w:rPr>
          <w:szCs w:val="28"/>
        </w:rPr>
        <w:t>$D) Обе, ки барои чубкашонӣ таъиншуда;</w:t>
      </w:r>
    </w:p>
    <w:p w:rsidR="005D08F0" w:rsidRPr="000738FF" w:rsidRDefault="005D08F0" w:rsidP="000738FF">
      <w:pPr>
        <w:rPr>
          <w:szCs w:val="28"/>
        </w:rPr>
      </w:pPr>
      <w:r w:rsidRPr="000738FF">
        <w:rPr>
          <w:szCs w:val="28"/>
        </w:rPr>
        <w:t>$E) Барои чубкашонӣ тайёршуда;</w:t>
      </w:r>
    </w:p>
    <w:p w:rsidR="005D08F0" w:rsidRPr="000738FF" w:rsidRDefault="005D08F0" w:rsidP="000738FF">
      <w:pPr>
        <w:rPr>
          <w:szCs w:val="28"/>
        </w:rPr>
      </w:pPr>
      <w:r w:rsidRPr="000738FF">
        <w:rPr>
          <w:szCs w:val="28"/>
        </w:rPr>
        <w:t>@28.</w:t>
      </w:r>
    </w:p>
    <w:p w:rsidR="005D08F0" w:rsidRPr="000738FF" w:rsidRDefault="005D08F0" w:rsidP="000738FF">
      <w:pPr>
        <w:rPr>
          <w:szCs w:val="28"/>
        </w:rPr>
      </w:pPr>
      <w:r w:rsidRPr="000738FF">
        <w:rPr>
          <w:szCs w:val="28"/>
        </w:rPr>
        <w:t>Каналҳо оббиёр ва оббар чист?</w:t>
      </w:r>
    </w:p>
    <w:p w:rsidR="005D08F0" w:rsidRPr="000738FF" w:rsidRDefault="005D08F0" w:rsidP="000738FF">
      <w:pPr>
        <w:rPr>
          <w:szCs w:val="28"/>
        </w:rPr>
      </w:pPr>
      <w:r w:rsidRPr="000738FF">
        <w:rPr>
          <w:szCs w:val="28"/>
        </w:rPr>
        <w:t>$A) Дар пойгоҳҳои обкашӣ, нерӯгоҳҳои обӣ иншоотҳои обкушоӣ ва дигар истифода мешаванд онҳо барои расонидани об ва ё баровардани об аз иншоот ва ё ба дигар иншоот бурдани он хизмат менамоянд;</w:t>
      </w:r>
    </w:p>
    <w:p w:rsidR="005D08F0" w:rsidRPr="000738FF" w:rsidRDefault="005D08F0" w:rsidP="000738FF">
      <w:pPr>
        <w:rPr>
          <w:szCs w:val="28"/>
        </w:rPr>
      </w:pPr>
      <w:r w:rsidRPr="000738FF">
        <w:rPr>
          <w:szCs w:val="28"/>
        </w:rPr>
        <w:t>$B) Ба дигар иншоот бурдани об хизмат менамоянд;</w:t>
      </w:r>
    </w:p>
    <w:p w:rsidR="005D08F0" w:rsidRPr="000738FF" w:rsidRDefault="005D08F0" w:rsidP="000738FF">
      <w:pPr>
        <w:rPr>
          <w:szCs w:val="28"/>
        </w:rPr>
      </w:pPr>
      <w:r w:rsidRPr="000738FF">
        <w:rPr>
          <w:szCs w:val="28"/>
        </w:rPr>
        <w:t>$C) Ба дигар иншоот интиқоли об хизмат менамоянд;</w:t>
      </w:r>
    </w:p>
    <w:p w:rsidR="005D08F0" w:rsidRPr="000738FF" w:rsidRDefault="005D08F0" w:rsidP="000738FF">
      <w:pPr>
        <w:rPr>
          <w:szCs w:val="28"/>
        </w:rPr>
      </w:pPr>
      <w:r w:rsidRPr="000738FF">
        <w:rPr>
          <w:szCs w:val="28"/>
        </w:rPr>
        <w:t>$D) Бадигар сохтмон бурдани он хизмат менамоянд;</w:t>
      </w:r>
    </w:p>
    <w:p w:rsidR="005D08F0" w:rsidRPr="000738FF" w:rsidRDefault="005D08F0" w:rsidP="000738FF">
      <w:pPr>
        <w:rPr>
          <w:szCs w:val="28"/>
        </w:rPr>
      </w:pPr>
      <w:r w:rsidRPr="000738FF">
        <w:rPr>
          <w:szCs w:val="28"/>
        </w:rPr>
        <w:t>$E) Ба ишооти зеризаминӣ равонсозии об хизмат менамоянд;</w:t>
      </w:r>
    </w:p>
    <w:p w:rsidR="005D08F0" w:rsidRPr="000738FF" w:rsidRDefault="005D08F0" w:rsidP="000738FF">
      <w:pPr>
        <w:rPr>
          <w:szCs w:val="28"/>
        </w:rPr>
      </w:pPr>
      <w:r w:rsidRPr="000738FF">
        <w:rPr>
          <w:szCs w:val="28"/>
        </w:rPr>
        <w:t>@29.</w:t>
      </w:r>
    </w:p>
    <w:p w:rsidR="005D08F0" w:rsidRPr="000738FF" w:rsidRDefault="005D08F0" w:rsidP="000738FF">
      <w:pPr>
        <w:rPr>
          <w:szCs w:val="28"/>
        </w:rPr>
      </w:pPr>
      <w:r w:rsidRPr="000738FF">
        <w:rPr>
          <w:szCs w:val="28"/>
        </w:rPr>
        <w:t>Каналҳо таъиноти маҷмӯи чист?</w:t>
      </w:r>
    </w:p>
    <w:p w:rsidR="005D08F0" w:rsidRPr="000738FF" w:rsidRDefault="005D08F0" w:rsidP="000738FF">
      <w:pPr>
        <w:rPr>
          <w:szCs w:val="28"/>
        </w:rPr>
      </w:pPr>
      <w:r w:rsidRPr="000738FF">
        <w:rPr>
          <w:szCs w:val="28"/>
        </w:rPr>
        <w:t>$A) Одатан каналҳои калоне мебошанд, ки барои ҳалли якчанд масъалаҳо дар якҷоягӣ дар хоҷагии халқ таъин шудаанд;</w:t>
      </w:r>
    </w:p>
    <w:p w:rsidR="005D08F0" w:rsidRPr="000738FF" w:rsidRDefault="005D08F0" w:rsidP="000738FF">
      <w:pPr>
        <w:rPr>
          <w:szCs w:val="28"/>
        </w:rPr>
      </w:pPr>
      <w:r w:rsidRPr="000738FF">
        <w:rPr>
          <w:szCs w:val="28"/>
        </w:rPr>
        <w:t>$B) Одатан каналҳои калоне мебошанд, ки барои ҳалли;</w:t>
      </w:r>
    </w:p>
    <w:p w:rsidR="005D08F0" w:rsidRPr="000738FF" w:rsidRDefault="005D08F0" w:rsidP="000738FF">
      <w:pPr>
        <w:rPr>
          <w:szCs w:val="28"/>
        </w:rPr>
      </w:pPr>
      <w:r w:rsidRPr="000738FF">
        <w:rPr>
          <w:szCs w:val="28"/>
        </w:rPr>
        <w:t>$C) Одатан каналҳои калоне мебошанд, ки барои ҳалли об равона шудаанд;</w:t>
      </w:r>
    </w:p>
    <w:p w:rsidR="005D08F0" w:rsidRPr="000738FF" w:rsidRDefault="005D08F0" w:rsidP="000738FF">
      <w:pPr>
        <w:rPr>
          <w:szCs w:val="28"/>
        </w:rPr>
      </w:pPr>
      <w:r w:rsidRPr="000738FF">
        <w:rPr>
          <w:szCs w:val="28"/>
        </w:rPr>
        <w:t>$D) Одатан каналҳои калоне мебошанд, ки барои ҳалли масоили хоҷагии халқ пешбинӣ шудааст;</w:t>
      </w:r>
    </w:p>
    <w:p w:rsidR="005D08F0" w:rsidRPr="000738FF" w:rsidRDefault="005D08F0" w:rsidP="000738FF">
      <w:pPr>
        <w:rPr>
          <w:szCs w:val="28"/>
        </w:rPr>
      </w:pPr>
      <w:r w:rsidRPr="000738FF">
        <w:rPr>
          <w:szCs w:val="28"/>
        </w:rPr>
        <w:t>$E) Одатан каналҳои калоне мебошанд, ки барои ҳалли мухталиф равона шудааст;</w:t>
      </w:r>
    </w:p>
    <w:p w:rsidR="005D08F0" w:rsidRPr="000738FF" w:rsidRDefault="005D08F0" w:rsidP="000738FF">
      <w:pPr>
        <w:rPr>
          <w:szCs w:val="28"/>
        </w:rPr>
      </w:pPr>
      <w:r w:rsidRPr="000738FF">
        <w:rPr>
          <w:szCs w:val="28"/>
        </w:rPr>
        <w:t>@30.</w:t>
      </w:r>
    </w:p>
    <w:p w:rsidR="005D08F0" w:rsidRPr="000738FF" w:rsidRDefault="005D08F0" w:rsidP="000738FF">
      <w:pPr>
        <w:rPr>
          <w:szCs w:val="28"/>
        </w:rPr>
      </w:pPr>
      <w:r w:rsidRPr="000738FF">
        <w:rPr>
          <w:szCs w:val="28"/>
        </w:rPr>
        <w:t>Каналҳои ҷоришаванда чист?</w:t>
      </w:r>
    </w:p>
    <w:p w:rsidR="005D08F0" w:rsidRPr="000738FF" w:rsidRDefault="005D08F0" w:rsidP="000738FF">
      <w:pPr>
        <w:rPr>
          <w:szCs w:val="28"/>
        </w:rPr>
      </w:pPr>
      <w:r w:rsidRPr="000738FF">
        <w:rPr>
          <w:szCs w:val="28"/>
        </w:rPr>
        <w:t>$A) Каналҳои гидрогеологӣ;</w:t>
      </w:r>
    </w:p>
    <w:p w:rsidR="005D08F0" w:rsidRPr="000738FF" w:rsidRDefault="005D08F0" w:rsidP="000738FF">
      <w:pPr>
        <w:rPr>
          <w:szCs w:val="28"/>
        </w:rPr>
      </w:pPr>
      <w:r w:rsidRPr="000738FF">
        <w:rPr>
          <w:szCs w:val="28"/>
        </w:rPr>
        <w:t>$B) Каналҳои муҳандисӣ-геологӣмебошанд;</w:t>
      </w:r>
    </w:p>
    <w:p w:rsidR="005D08F0" w:rsidRPr="000738FF" w:rsidRDefault="005D08F0" w:rsidP="000738FF">
      <w:pPr>
        <w:rPr>
          <w:szCs w:val="28"/>
        </w:rPr>
      </w:pPr>
      <w:r w:rsidRPr="000738FF">
        <w:rPr>
          <w:szCs w:val="28"/>
        </w:rPr>
        <w:t>$C) Он каналҳое мебошанд, ки об аз манбаъ тавассути онҳо дар зери таъсири вазни худҷори мешаванд;</w:t>
      </w:r>
    </w:p>
    <w:p w:rsidR="005D08F0" w:rsidRPr="000738FF" w:rsidRDefault="005D08F0" w:rsidP="000738FF">
      <w:pPr>
        <w:rPr>
          <w:szCs w:val="28"/>
        </w:rPr>
      </w:pPr>
      <w:r w:rsidRPr="000738FF">
        <w:rPr>
          <w:szCs w:val="28"/>
        </w:rPr>
        <w:t>$D) Каналҳои гидромелиоративӣ;</w:t>
      </w:r>
    </w:p>
    <w:p w:rsidR="005D08F0" w:rsidRPr="000738FF" w:rsidRDefault="005D08F0" w:rsidP="000738FF">
      <w:pPr>
        <w:rPr>
          <w:szCs w:val="28"/>
        </w:rPr>
      </w:pPr>
      <w:r w:rsidRPr="000738FF">
        <w:rPr>
          <w:szCs w:val="28"/>
        </w:rPr>
        <w:t>$E) Иншоотҳои заҳбурӣ мебошанд;</w:t>
      </w:r>
    </w:p>
    <w:p w:rsidR="005D08F0" w:rsidRPr="000738FF" w:rsidRDefault="005D08F0" w:rsidP="000738FF">
      <w:pPr>
        <w:rPr>
          <w:szCs w:val="28"/>
        </w:rPr>
      </w:pPr>
      <w:r w:rsidRPr="000738FF">
        <w:rPr>
          <w:szCs w:val="28"/>
        </w:rPr>
        <w:t>@31.</w:t>
      </w:r>
    </w:p>
    <w:p w:rsidR="005D08F0" w:rsidRPr="000738FF" w:rsidRDefault="005D08F0" w:rsidP="000738FF">
      <w:pPr>
        <w:rPr>
          <w:szCs w:val="28"/>
        </w:rPr>
      </w:pPr>
      <w:r w:rsidRPr="000738FF">
        <w:rPr>
          <w:szCs w:val="28"/>
        </w:rPr>
        <w:t>Каналҳои механикӣ чист?</w:t>
      </w:r>
    </w:p>
    <w:p w:rsidR="005D08F0" w:rsidRPr="000738FF" w:rsidRDefault="005D08F0" w:rsidP="000738FF">
      <w:pPr>
        <w:rPr>
          <w:szCs w:val="28"/>
        </w:rPr>
      </w:pPr>
      <w:r w:rsidRPr="000738FF">
        <w:rPr>
          <w:szCs w:val="28"/>
        </w:rPr>
        <w:t>$A) Ба он каналҳое, ки об ба онҳо тавассути пойгоҳҳои обкашӣ дода мешаванд;</w:t>
      </w:r>
    </w:p>
    <w:p w:rsidR="005D08F0" w:rsidRPr="000738FF" w:rsidRDefault="005D08F0" w:rsidP="000738FF">
      <w:pPr>
        <w:rPr>
          <w:szCs w:val="28"/>
        </w:rPr>
      </w:pPr>
      <w:r w:rsidRPr="000738FF">
        <w:rPr>
          <w:szCs w:val="28"/>
        </w:rPr>
        <w:t>$B) Каналҳои асосии хоҷагии қишлоқ;</w:t>
      </w:r>
    </w:p>
    <w:p w:rsidR="005D08F0" w:rsidRPr="000738FF" w:rsidRDefault="005D08F0" w:rsidP="000738FF">
      <w:pPr>
        <w:rPr>
          <w:szCs w:val="28"/>
        </w:rPr>
      </w:pPr>
      <w:r w:rsidRPr="000738FF">
        <w:rPr>
          <w:szCs w:val="28"/>
        </w:rPr>
        <w:t>$C) Колекторҳо мебошанд;</w:t>
      </w:r>
    </w:p>
    <w:p w:rsidR="005D08F0" w:rsidRPr="000738FF" w:rsidRDefault="005D08F0" w:rsidP="000738FF">
      <w:pPr>
        <w:rPr>
          <w:szCs w:val="28"/>
        </w:rPr>
      </w:pPr>
      <w:r w:rsidRPr="000738FF">
        <w:rPr>
          <w:szCs w:val="28"/>
        </w:rPr>
        <w:t>$D) Заҳбури уфуқӣ мебошад;</w:t>
      </w:r>
    </w:p>
    <w:p w:rsidR="005D08F0" w:rsidRPr="000738FF" w:rsidRDefault="005D08F0" w:rsidP="000738FF">
      <w:pPr>
        <w:rPr>
          <w:szCs w:val="28"/>
        </w:rPr>
      </w:pPr>
      <w:r w:rsidRPr="000738FF">
        <w:rPr>
          <w:szCs w:val="28"/>
        </w:rPr>
        <w:t>$E) Заҳбури амудӣ мебошад;</w:t>
      </w:r>
    </w:p>
    <w:p w:rsidR="005D08F0" w:rsidRPr="000738FF" w:rsidRDefault="005D08F0" w:rsidP="000738FF">
      <w:pPr>
        <w:rPr>
          <w:szCs w:val="28"/>
        </w:rPr>
      </w:pPr>
      <w:r w:rsidRPr="000738FF">
        <w:rPr>
          <w:szCs w:val="28"/>
        </w:rPr>
        <w:t>@32.</w:t>
      </w:r>
    </w:p>
    <w:p w:rsidR="005D08F0" w:rsidRPr="000738FF" w:rsidRDefault="005D08F0" w:rsidP="000738FF">
      <w:pPr>
        <w:rPr>
          <w:szCs w:val="28"/>
        </w:rPr>
      </w:pPr>
      <w:r w:rsidRPr="000738FF">
        <w:rPr>
          <w:szCs w:val="28"/>
        </w:rPr>
        <w:t>Сутунпояҳои металлӣ чи гуна аст?</w:t>
      </w:r>
    </w:p>
    <w:p w:rsidR="005D08F0" w:rsidRPr="000738FF" w:rsidRDefault="005D08F0" w:rsidP="000738FF">
      <w:pPr>
        <w:rPr>
          <w:szCs w:val="28"/>
        </w:rPr>
      </w:pPr>
      <w:r w:rsidRPr="000738FF">
        <w:rPr>
          <w:szCs w:val="28"/>
        </w:rPr>
        <w:t>$A) Лулаҳои дарози пулодӣ, ки диаметри аз 25- то 100 см ва калонтар истифода мешаванд;</w:t>
      </w:r>
    </w:p>
    <w:p w:rsidR="005D08F0" w:rsidRPr="000738FF" w:rsidRDefault="005D08F0" w:rsidP="000738FF">
      <w:pPr>
        <w:rPr>
          <w:szCs w:val="28"/>
        </w:rPr>
      </w:pPr>
      <w:r w:rsidRPr="000738FF">
        <w:rPr>
          <w:szCs w:val="28"/>
        </w:rPr>
        <w:t>$B) Лулаҳои борики оҳанин диаметри 20-25 см;</w:t>
      </w:r>
    </w:p>
    <w:p w:rsidR="005D08F0" w:rsidRPr="000738FF" w:rsidRDefault="005D08F0" w:rsidP="000738FF">
      <w:pPr>
        <w:rPr>
          <w:szCs w:val="28"/>
        </w:rPr>
      </w:pPr>
      <w:r w:rsidRPr="000738FF">
        <w:rPr>
          <w:szCs w:val="28"/>
        </w:rPr>
        <w:t>$C) Лулаҳои тунуки оҳанин диаметри 40-50 см;</w:t>
      </w:r>
    </w:p>
    <w:p w:rsidR="005D08F0" w:rsidRPr="000738FF" w:rsidRDefault="005D08F0" w:rsidP="000738FF">
      <w:pPr>
        <w:rPr>
          <w:szCs w:val="28"/>
        </w:rPr>
      </w:pPr>
      <w:r w:rsidRPr="000738FF">
        <w:rPr>
          <w:szCs w:val="28"/>
        </w:rPr>
        <w:t>$D) Лулаҳои на он қадар дароз диаметри 8-20см;</w:t>
      </w:r>
    </w:p>
    <w:p w:rsidR="005D08F0" w:rsidRPr="000738FF" w:rsidRDefault="005D08F0" w:rsidP="000738FF">
      <w:pPr>
        <w:rPr>
          <w:szCs w:val="28"/>
        </w:rPr>
      </w:pPr>
      <w:r w:rsidRPr="000738FF">
        <w:rPr>
          <w:szCs w:val="28"/>
        </w:rPr>
        <w:t>$E) Лулаи дарозии 5 м;</w:t>
      </w:r>
    </w:p>
    <w:p w:rsidR="005D08F0" w:rsidRPr="000738FF" w:rsidRDefault="005D08F0" w:rsidP="000738FF">
      <w:pPr>
        <w:rPr>
          <w:szCs w:val="28"/>
        </w:rPr>
      </w:pPr>
      <w:r w:rsidRPr="000738FF">
        <w:rPr>
          <w:szCs w:val="28"/>
        </w:rPr>
        <w:t>@33.</w:t>
      </w:r>
    </w:p>
    <w:p w:rsidR="005D08F0" w:rsidRPr="000738FF" w:rsidRDefault="005D08F0" w:rsidP="000738FF">
      <w:pPr>
        <w:rPr>
          <w:szCs w:val="28"/>
        </w:rPr>
      </w:pPr>
      <w:r w:rsidRPr="000738FF">
        <w:rPr>
          <w:szCs w:val="28"/>
        </w:rPr>
        <w:t>Мӯҳлати хизмати сутунпояҳои металлӣ чанд сол муайян шудааст?</w:t>
      </w:r>
    </w:p>
    <w:p w:rsidR="005D08F0" w:rsidRPr="000738FF" w:rsidRDefault="005D08F0" w:rsidP="000738FF">
      <w:pPr>
        <w:rPr>
          <w:szCs w:val="28"/>
        </w:rPr>
      </w:pPr>
      <w:r w:rsidRPr="000738FF">
        <w:rPr>
          <w:szCs w:val="28"/>
        </w:rPr>
        <w:t>$A) 35 сол;</w:t>
      </w:r>
    </w:p>
    <w:p w:rsidR="005D08F0" w:rsidRPr="000738FF" w:rsidRDefault="005D08F0" w:rsidP="000738FF">
      <w:pPr>
        <w:rPr>
          <w:szCs w:val="28"/>
        </w:rPr>
      </w:pPr>
      <w:r w:rsidRPr="000738FF">
        <w:rPr>
          <w:szCs w:val="28"/>
        </w:rPr>
        <w:t>$B) 50 сол;</w:t>
      </w:r>
    </w:p>
    <w:p w:rsidR="005D08F0" w:rsidRPr="000738FF" w:rsidRDefault="005D08F0" w:rsidP="000738FF">
      <w:pPr>
        <w:rPr>
          <w:szCs w:val="28"/>
        </w:rPr>
      </w:pPr>
      <w:r w:rsidRPr="000738FF">
        <w:rPr>
          <w:szCs w:val="28"/>
        </w:rPr>
        <w:t>$C) 70 сол;</w:t>
      </w:r>
    </w:p>
    <w:p w:rsidR="005D08F0" w:rsidRPr="000738FF" w:rsidRDefault="005D08F0" w:rsidP="000738FF">
      <w:pPr>
        <w:rPr>
          <w:szCs w:val="28"/>
        </w:rPr>
      </w:pPr>
      <w:r w:rsidRPr="000738FF">
        <w:rPr>
          <w:szCs w:val="28"/>
        </w:rPr>
        <w:t>$D) 100 сол;</w:t>
      </w:r>
    </w:p>
    <w:p w:rsidR="005D08F0" w:rsidRPr="000738FF" w:rsidRDefault="005D08F0" w:rsidP="000738FF">
      <w:pPr>
        <w:rPr>
          <w:szCs w:val="28"/>
        </w:rPr>
      </w:pPr>
      <w:r w:rsidRPr="000738FF">
        <w:rPr>
          <w:szCs w:val="28"/>
        </w:rPr>
        <w:t>$E) 120 сол;</w:t>
      </w:r>
    </w:p>
    <w:p w:rsidR="005D08F0" w:rsidRPr="000738FF" w:rsidRDefault="005D08F0" w:rsidP="000738FF">
      <w:pPr>
        <w:rPr>
          <w:szCs w:val="28"/>
        </w:rPr>
      </w:pPr>
      <w:r w:rsidRPr="000738FF">
        <w:rPr>
          <w:szCs w:val="28"/>
        </w:rPr>
        <w:t>@34.</w:t>
      </w:r>
    </w:p>
    <w:p w:rsidR="005D08F0" w:rsidRPr="000738FF" w:rsidRDefault="005D08F0" w:rsidP="000738FF">
      <w:pPr>
        <w:rPr>
          <w:szCs w:val="28"/>
        </w:rPr>
      </w:pPr>
      <w:r w:rsidRPr="000738FF">
        <w:rPr>
          <w:szCs w:val="28"/>
        </w:rPr>
        <w:t>Сутунпояҳои чубӣаз кадом намуди дарахт омода карда мешаванд?</w:t>
      </w:r>
    </w:p>
    <w:p w:rsidR="005D08F0" w:rsidRPr="000738FF" w:rsidRDefault="005D08F0" w:rsidP="000738FF">
      <w:pPr>
        <w:rPr>
          <w:szCs w:val="28"/>
        </w:rPr>
      </w:pPr>
      <w:r w:rsidRPr="000738FF">
        <w:rPr>
          <w:szCs w:val="28"/>
        </w:rPr>
        <w:t>$A) Дарахтони сахт ба монанди булут, коч, паҳнбарги кидра;</w:t>
      </w:r>
    </w:p>
    <w:p w:rsidR="005D08F0" w:rsidRPr="000738FF" w:rsidRDefault="005D08F0" w:rsidP="000738FF">
      <w:pPr>
        <w:rPr>
          <w:szCs w:val="28"/>
        </w:rPr>
      </w:pPr>
      <w:r w:rsidRPr="000738FF">
        <w:rPr>
          <w:szCs w:val="28"/>
        </w:rPr>
        <w:t>$B) Дарахти тут;</w:t>
      </w:r>
    </w:p>
    <w:p w:rsidR="005D08F0" w:rsidRPr="000738FF" w:rsidRDefault="005D08F0" w:rsidP="000738FF">
      <w:pPr>
        <w:rPr>
          <w:szCs w:val="28"/>
        </w:rPr>
      </w:pPr>
      <w:r w:rsidRPr="000738FF">
        <w:rPr>
          <w:szCs w:val="28"/>
        </w:rPr>
        <w:t>$C) Дарахти зардолу;</w:t>
      </w:r>
    </w:p>
    <w:p w:rsidR="005D08F0" w:rsidRPr="000738FF" w:rsidRDefault="005D08F0" w:rsidP="000738FF">
      <w:pPr>
        <w:rPr>
          <w:szCs w:val="28"/>
        </w:rPr>
      </w:pPr>
      <w:r w:rsidRPr="000738FF">
        <w:rPr>
          <w:szCs w:val="28"/>
        </w:rPr>
        <w:t>$D) Дарахти бед;</w:t>
      </w:r>
    </w:p>
    <w:p w:rsidR="005D08F0" w:rsidRPr="000738FF" w:rsidRDefault="005D08F0" w:rsidP="000738FF">
      <w:pPr>
        <w:rPr>
          <w:szCs w:val="28"/>
        </w:rPr>
      </w:pPr>
      <w:r w:rsidRPr="000738FF">
        <w:rPr>
          <w:szCs w:val="28"/>
        </w:rPr>
        <w:t>$E) Дарахти арар;</w:t>
      </w:r>
    </w:p>
    <w:p w:rsidR="005D08F0" w:rsidRPr="000738FF" w:rsidRDefault="005D08F0" w:rsidP="000738FF">
      <w:pPr>
        <w:rPr>
          <w:szCs w:val="28"/>
        </w:rPr>
      </w:pPr>
      <w:r w:rsidRPr="000738FF">
        <w:rPr>
          <w:szCs w:val="28"/>
        </w:rPr>
        <w:t>@35.</w:t>
      </w:r>
    </w:p>
    <w:p w:rsidR="005D08F0" w:rsidRPr="000738FF" w:rsidRDefault="005D08F0" w:rsidP="000738FF">
      <w:pPr>
        <w:rPr>
          <w:szCs w:val="28"/>
        </w:rPr>
      </w:pPr>
      <w:r w:rsidRPr="000738FF">
        <w:rPr>
          <w:szCs w:val="28"/>
        </w:rPr>
        <w:t>Аз руи шакли бурриши кундалангиашон сутунпояҳои чубӣба кадом намудҳо ҷудо мешаванд?</w:t>
      </w:r>
    </w:p>
    <w:p w:rsidR="005D08F0" w:rsidRPr="000738FF" w:rsidRDefault="005D08F0" w:rsidP="000738FF">
      <w:pPr>
        <w:rPr>
          <w:szCs w:val="28"/>
        </w:rPr>
      </w:pPr>
      <w:r w:rsidRPr="000738FF">
        <w:rPr>
          <w:szCs w:val="28"/>
        </w:rPr>
        <w:t>$A) Гирда, ҳалқашакл, чоркунҷа, росткунҷа, яклухт ва силиндршакл;</w:t>
      </w:r>
    </w:p>
    <w:p w:rsidR="005D08F0" w:rsidRPr="000738FF" w:rsidRDefault="005D08F0" w:rsidP="000738FF">
      <w:pPr>
        <w:rPr>
          <w:szCs w:val="28"/>
        </w:rPr>
      </w:pPr>
      <w:r w:rsidRPr="000738FF">
        <w:rPr>
          <w:szCs w:val="28"/>
        </w:rPr>
        <w:t>$B) Ростхата;</w:t>
      </w:r>
    </w:p>
    <w:p w:rsidR="005D08F0" w:rsidRPr="000738FF" w:rsidRDefault="005D08F0" w:rsidP="000738FF">
      <w:pPr>
        <w:rPr>
          <w:szCs w:val="28"/>
        </w:rPr>
      </w:pPr>
      <w:r w:rsidRPr="000738FF">
        <w:rPr>
          <w:szCs w:val="28"/>
        </w:rPr>
        <w:t>$C) Каҷхата;</w:t>
      </w:r>
    </w:p>
    <w:p w:rsidR="005D08F0" w:rsidRPr="000738FF" w:rsidRDefault="005D08F0" w:rsidP="000738FF">
      <w:pPr>
        <w:rPr>
          <w:szCs w:val="28"/>
        </w:rPr>
      </w:pPr>
      <w:r w:rsidRPr="000738FF">
        <w:rPr>
          <w:szCs w:val="28"/>
        </w:rPr>
        <w:t>$D) Моил;</w:t>
      </w:r>
    </w:p>
    <w:p w:rsidR="005D08F0" w:rsidRPr="000738FF" w:rsidRDefault="005D08F0" w:rsidP="000738FF">
      <w:pPr>
        <w:rPr>
          <w:szCs w:val="28"/>
        </w:rPr>
      </w:pPr>
      <w:r w:rsidRPr="000738FF">
        <w:rPr>
          <w:szCs w:val="28"/>
        </w:rPr>
        <w:t>$E) Доирашакл;</w:t>
      </w:r>
    </w:p>
    <w:p w:rsidR="005D08F0" w:rsidRPr="000738FF" w:rsidRDefault="005D08F0" w:rsidP="000738FF">
      <w:pPr>
        <w:rPr>
          <w:szCs w:val="28"/>
        </w:rPr>
      </w:pPr>
      <w:r w:rsidRPr="000738FF">
        <w:rPr>
          <w:szCs w:val="28"/>
        </w:rPr>
        <w:t>@36.</w:t>
      </w:r>
    </w:p>
    <w:p w:rsidR="005D08F0" w:rsidRPr="000738FF" w:rsidRDefault="005D08F0" w:rsidP="000738FF">
      <w:pPr>
        <w:rPr>
          <w:szCs w:val="28"/>
        </w:rPr>
      </w:pPr>
      <w:r w:rsidRPr="000738FF">
        <w:rPr>
          <w:szCs w:val="28"/>
        </w:rPr>
        <w:t>Болиштаки шағалпорагӣё қумӣ, ки барои ивазсозии ҷинсҳои суст дар чоҳбун истифода мешавад чанд метр мебошад?</w:t>
      </w:r>
    </w:p>
    <w:p w:rsidR="005D08F0" w:rsidRPr="00875EB2" w:rsidRDefault="005D08F0" w:rsidP="000738FF">
      <w:pPr>
        <w:rPr>
          <w:szCs w:val="28"/>
          <w:lang w:val="en-US"/>
        </w:rPr>
      </w:pPr>
      <w:r w:rsidRPr="00875EB2">
        <w:rPr>
          <w:szCs w:val="28"/>
          <w:lang w:val="en-US"/>
        </w:rPr>
        <w:t>$A) 5-20</w:t>
      </w:r>
      <w:r w:rsidRPr="000738FF">
        <w:rPr>
          <w:szCs w:val="28"/>
        </w:rPr>
        <w:t>м</w:t>
      </w:r>
      <w:r w:rsidRPr="00875EB2">
        <w:rPr>
          <w:szCs w:val="28"/>
          <w:lang w:val="en-US"/>
        </w:rPr>
        <w:t>;</w:t>
      </w:r>
    </w:p>
    <w:p w:rsidR="005D08F0" w:rsidRPr="00875EB2" w:rsidRDefault="005D08F0" w:rsidP="000738FF">
      <w:pPr>
        <w:rPr>
          <w:szCs w:val="28"/>
          <w:lang w:val="en-US"/>
        </w:rPr>
      </w:pPr>
      <w:r w:rsidRPr="00875EB2">
        <w:rPr>
          <w:szCs w:val="28"/>
          <w:lang w:val="en-US"/>
        </w:rPr>
        <w:t>$B) 4-7</w:t>
      </w:r>
      <w:r w:rsidRPr="000738FF">
        <w:rPr>
          <w:szCs w:val="28"/>
        </w:rPr>
        <w:t>м</w:t>
      </w:r>
      <w:r w:rsidRPr="00875EB2">
        <w:rPr>
          <w:szCs w:val="28"/>
          <w:lang w:val="en-US"/>
        </w:rPr>
        <w:t>;</w:t>
      </w:r>
    </w:p>
    <w:p w:rsidR="005D08F0" w:rsidRPr="00875EB2" w:rsidRDefault="005D08F0" w:rsidP="000738FF">
      <w:pPr>
        <w:rPr>
          <w:szCs w:val="28"/>
          <w:lang w:val="en-US"/>
        </w:rPr>
      </w:pPr>
      <w:r w:rsidRPr="00875EB2">
        <w:rPr>
          <w:szCs w:val="28"/>
          <w:lang w:val="en-US"/>
        </w:rPr>
        <w:t>$C) 7-69</w:t>
      </w:r>
      <w:r w:rsidRPr="000738FF">
        <w:rPr>
          <w:szCs w:val="28"/>
        </w:rPr>
        <w:t>м</w:t>
      </w:r>
      <w:r w:rsidRPr="00875EB2">
        <w:rPr>
          <w:szCs w:val="28"/>
          <w:lang w:val="en-US"/>
        </w:rPr>
        <w:t>;</w:t>
      </w:r>
    </w:p>
    <w:p w:rsidR="005D08F0" w:rsidRPr="00875EB2" w:rsidRDefault="005D08F0" w:rsidP="000738FF">
      <w:pPr>
        <w:rPr>
          <w:szCs w:val="28"/>
          <w:lang w:val="en-US"/>
        </w:rPr>
      </w:pPr>
      <w:r w:rsidRPr="00875EB2">
        <w:rPr>
          <w:szCs w:val="28"/>
          <w:lang w:val="en-US"/>
        </w:rPr>
        <w:t>$D) 60-98</w:t>
      </w:r>
      <w:r w:rsidRPr="000738FF">
        <w:rPr>
          <w:szCs w:val="28"/>
        </w:rPr>
        <w:t>м</w:t>
      </w:r>
      <w:r w:rsidRPr="00875EB2">
        <w:rPr>
          <w:szCs w:val="28"/>
          <w:lang w:val="en-US"/>
        </w:rPr>
        <w:t>;</w:t>
      </w:r>
    </w:p>
    <w:p w:rsidR="005D08F0" w:rsidRPr="00875EB2" w:rsidRDefault="005D08F0" w:rsidP="000738FF">
      <w:pPr>
        <w:rPr>
          <w:szCs w:val="28"/>
          <w:lang w:val="en-US"/>
        </w:rPr>
      </w:pPr>
      <w:r w:rsidRPr="00875EB2">
        <w:rPr>
          <w:szCs w:val="28"/>
          <w:lang w:val="en-US"/>
        </w:rPr>
        <w:t>$E) 1,5-2</w:t>
      </w:r>
      <w:r w:rsidRPr="000738FF">
        <w:rPr>
          <w:szCs w:val="28"/>
        </w:rPr>
        <w:t>м</w:t>
      </w:r>
      <w:r w:rsidRPr="00875EB2">
        <w:rPr>
          <w:szCs w:val="28"/>
          <w:lang w:val="en-US"/>
        </w:rPr>
        <w:t>;</w:t>
      </w:r>
    </w:p>
    <w:p w:rsidR="005D08F0" w:rsidRPr="00875EB2" w:rsidRDefault="005D08F0" w:rsidP="000738FF">
      <w:pPr>
        <w:rPr>
          <w:szCs w:val="28"/>
          <w:lang w:val="en-US"/>
        </w:rPr>
      </w:pPr>
      <w:r w:rsidRPr="00875EB2">
        <w:rPr>
          <w:szCs w:val="28"/>
          <w:lang w:val="en-US"/>
        </w:rPr>
        <w:t>@37.</w:t>
      </w:r>
    </w:p>
    <w:p w:rsidR="005D08F0" w:rsidRPr="00875EB2" w:rsidRDefault="005D08F0" w:rsidP="000738FF">
      <w:pPr>
        <w:rPr>
          <w:szCs w:val="28"/>
          <w:lang w:val="en-US"/>
        </w:rPr>
      </w:pPr>
      <w:r w:rsidRPr="000738FF">
        <w:rPr>
          <w:szCs w:val="28"/>
        </w:rPr>
        <w:t>Кунҷи</w:t>
      </w:r>
      <w:r w:rsidRPr="00875EB2">
        <w:rPr>
          <w:szCs w:val="28"/>
          <w:lang w:val="en-US"/>
        </w:rPr>
        <w:t xml:space="preserve"> </w:t>
      </w:r>
      <w:r w:rsidRPr="000738FF">
        <w:rPr>
          <w:szCs w:val="28"/>
        </w:rPr>
        <w:t>моилхобии</w:t>
      </w:r>
      <w:r w:rsidRPr="00875EB2">
        <w:rPr>
          <w:szCs w:val="28"/>
          <w:lang w:val="en-US"/>
        </w:rPr>
        <w:t xml:space="preserve"> </w:t>
      </w:r>
      <w:r w:rsidRPr="000738FF">
        <w:rPr>
          <w:szCs w:val="28"/>
        </w:rPr>
        <w:t>ҷинсҳои</w:t>
      </w:r>
      <w:r w:rsidRPr="00875EB2">
        <w:rPr>
          <w:szCs w:val="28"/>
          <w:lang w:val="en-US"/>
        </w:rPr>
        <w:t xml:space="preserve"> </w:t>
      </w:r>
      <w:r w:rsidRPr="000738FF">
        <w:rPr>
          <w:szCs w:val="28"/>
        </w:rPr>
        <w:t>кӯҳӣ</w:t>
      </w:r>
      <w:r w:rsidRPr="00875EB2">
        <w:rPr>
          <w:szCs w:val="28"/>
          <w:lang w:val="en-US"/>
        </w:rPr>
        <w:t xml:space="preserve"> </w:t>
      </w:r>
      <w:r w:rsidRPr="000738FF">
        <w:rPr>
          <w:szCs w:val="28"/>
        </w:rPr>
        <w:t>дар</w:t>
      </w:r>
      <w:r w:rsidRPr="00875EB2">
        <w:rPr>
          <w:szCs w:val="28"/>
          <w:lang w:val="en-US"/>
        </w:rPr>
        <w:t xml:space="preserve"> </w:t>
      </w:r>
      <w:r w:rsidRPr="000738FF">
        <w:rPr>
          <w:szCs w:val="28"/>
        </w:rPr>
        <w:t>чоҳбун</w:t>
      </w:r>
      <w:r w:rsidRPr="00875EB2">
        <w:rPr>
          <w:szCs w:val="28"/>
          <w:lang w:val="en-US"/>
        </w:rPr>
        <w:t xml:space="preserve"> </w:t>
      </w:r>
      <w:r w:rsidRPr="000738FF">
        <w:rPr>
          <w:szCs w:val="28"/>
        </w:rPr>
        <w:t>ба</w:t>
      </w:r>
      <w:r w:rsidRPr="00875EB2">
        <w:rPr>
          <w:szCs w:val="28"/>
          <w:lang w:val="en-US"/>
        </w:rPr>
        <w:t xml:space="preserve"> </w:t>
      </w:r>
      <w:r w:rsidRPr="000738FF">
        <w:rPr>
          <w:szCs w:val="28"/>
        </w:rPr>
        <w:t>чанд</w:t>
      </w:r>
      <w:r w:rsidRPr="00875EB2">
        <w:rPr>
          <w:szCs w:val="28"/>
          <w:lang w:val="en-US"/>
        </w:rPr>
        <w:t xml:space="preserve"> </w:t>
      </w:r>
      <w:r w:rsidRPr="000738FF">
        <w:rPr>
          <w:szCs w:val="28"/>
        </w:rPr>
        <w:t>баро</w:t>
      </w:r>
      <w:r w:rsidRPr="00875EB2">
        <w:rPr>
          <w:szCs w:val="28"/>
          <w:lang w:val="en-US"/>
        </w:rPr>
        <w:t xml:space="preserve"> </w:t>
      </w:r>
      <w:r w:rsidRPr="000738FF">
        <w:rPr>
          <w:szCs w:val="28"/>
        </w:rPr>
        <w:t>бараст</w:t>
      </w:r>
      <w:r w:rsidRPr="00875EB2">
        <w:rPr>
          <w:szCs w:val="28"/>
          <w:lang w:val="en-US"/>
        </w:rPr>
        <w:t>?</w:t>
      </w:r>
    </w:p>
    <w:p w:rsidR="005D08F0" w:rsidRPr="00875EB2" w:rsidRDefault="005D08F0" w:rsidP="000738FF">
      <w:pPr>
        <w:rPr>
          <w:szCs w:val="28"/>
          <w:lang w:val="en-US"/>
        </w:rPr>
      </w:pPr>
      <w:r w:rsidRPr="00875EB2">
        <w:rPr>
          <w:szCs w:val="28"/>
          <w:lang w:val="en-US"/>
        </w:rPr>
        <w:t>$A) 40-450;</w:t>
      </w:r>
    </w:p>
    <w:p w:rsidR="005D08F0" w:rsidRPr="00875EB2" w:rsidRDefault="005D08F0" w:rsidP="000738FF">
      <w:pPr>
        <w:rPr>
          <w:szCs w:val="28"/>
          <w:lang w:val="en-US"/>
        </w:rPr>
      </w:pPr>
      <w:r w:rsidRPr="00875EB2">
        <w:rPr>
          <w:szCs w:val="28"/>
          <w:lang w:val="en-US"/>
        </w:rPr>
        <w:t>$B) 20-50;</w:t>
      </w:r>
    </w:p>
    <w:p w:rsidR="005D08F0" w:rsidRPr="00875EB2" w:rsidRDefault="005D08F0" w:rsidP="000738FF">
      <w:pPr>
        <w:rPr>
          <w:szCs w:val="28"/>
          <w:lang w:val="en-US"/>
        </w:rPr>
      </w:pPr>
      <w:r w:rsidRPr="00875EB2">
        <w:rPr>
          <w:szCs w:val="28"/>
          <w:lang w:val="en-US"/>
        </w:rPr>
        <w:t>$C) 30-350;</w:t>
      </w:r>
    </w:p>
    <w:p w:rsidR="005D08F0" w:rsidRPr="00875EB2" w:rsidRDefault="005D08F0" w:rsidP="000738FF">
      <w:pPr>
        <w:rPr>
          <w:szCs w:val="28"/>
          <w:lang w:val="en-US"/>
        </w:rPr>
      </w:pPr>
      <w:r w:rsidRPr="00875EB2">
        <w:rPr>
          <w:szCs w:val="28"/>
          <w:lang w:val="en-US"/>
        </w:rPr>
        <w:t>$D) 60-650;</w:t>
      </w:r>
    </w:p>
    <w:p w:rsidR="005D08F0" w:rsidRPr="00875EB2" w:rsidRDefault="005D08F0" w:rsidP="000738FF">
      <w:pPr>
        <w:rPr>
          <w:szCs w:val="28"/>
          <w:lang w:val="en-US"/>
        </w:rPr>
      </w:pPr>
      <w:r w:rsidRPr="00875EB2">
        <w:rPr>
          <w:szCs w:val="28"/>
          <w:lang w:val="en-US"/>
        </w:rPr>
        <w:t>$E) 90-950;</w:t>
      </w:r>
    </w:p>
    <w:p w:rsidR="005D08F0" w:rsidRPr="00875EB2" w:rsidRDefault="005D08F0" w:rsidP="000738FF">
      <w:pPr>
        <w:rPr>
          <w:szCs w:val="28"/>
          <w:lang w:val="en-US"/>
        </w:rPr>
      </w:pPr>
      <w:r w:rsidRPr="00875EB2">
        <w:rPr>
          <w:szCs w:val="28"/>
          <w:lang w:val="en-US"/>
        </w:rPr>
        <w:t>@38.</w:t>
      </w:r>
    </w:p>
    <w:p w:rsidR="005D08F0" w:rsidRPr="00875EB2" w:rsidRDefault="005D08F0" w:rsidP="000738FF">
      <w:pPr>
        <w:rPr>
          <w:szCs w:val="28"/>
          <w:lang w:val="en-US"/>
        </w:rPr>
      </w:pPr>
      <w:r w:rsidRPr="000738FF">
        <w:rPr>
          <w:szCs w:val="28"/>
        </w:rPr>
        <w:t>Болиштакҳои</w:t>
      </w:r>
      <w:r w:rsidRPr="00875EB2">
        <w:rPr>
          <w:szCs w:val="28"/>
          <w:lang w:val="en-US"/>
        </w:rPr>
        <w:t xml:space="preserve"> </w:t>
      </w:r>
      <w:r w:rsidRPr="000738FF">
        <w:rPr>
          <w:szCs w:val="28"/>
        </w:rPr>
        <w:t>аз</w:t>
      </w:r>
      <w:r w:rsidRPr="00875EB2">
        <w:rPr>
          <w:szCs w:val="28"/>
          <w:lang w:val="en-US"/>
        </w:rPr>
        <w:t xml:space="preserve"> </w:t>
      </w:r>
      <w:r w:rsidRPr="000738FF">
        <w:rPr>
          <w:szCs w:val="28"/>
        </w:rPr>
        <w:t>қумҳои</w:t>
      </w:r>
      <w:r w:rsidRPr="00875EB2">
        <w:rPr>
          <w:szCs w:val="28"/>
          <w:lang w:val="en-US"/>
        </w:rPr>
        <w:t xml:space="preserve"> </w:t>
      </w:r>
      <w:r w:rsidRPr="000738FF">
        <w:rPr>
          <w:szCs w:val="28"/>
        </w:rPr>
        <w:t>калон</w:t>
      </w:r>
      <w:r w:rsidRPr="00875EB2">
        <w:rPr>
          <w:szCs w:val="28"/>
          <w:lang w:val="en-US"/>
        </w:rPr>
        <w:t xml:space="preserve"> </w:t>
      </w:r>
      <w:r w:rsidRPr="000738FF">
        <w:rPr>
          <w:szCs w:val="28"/>
        </w:rPr>
        <w:t>зарра</w:t>
      </w:r>
      <w:r w:rsidRPr="00875EB2">
        <w:rPr>
          <w:szCs w:val="28"/>
          <w:lang w:val="en-US"/>
        </w:rPr>
        <w:t xml:space="preserve"> </w:t>
      </w:r>
      <w:r w:rsidRPr="000738FF">
        <w:rPr>
          <w:szCs w:val="28"/>
        </w:rPr>
        <w:t>таркиб</w:t>
      </w:r>
      <w:r w:rsidRPr="00875EB2">
        <w:rPr>
          <w:szCs w:val="28"/>
          <w:lang w:val="en-US"/>
        </w:rPr>
        <w:t xml:space="preserve"> </w:t>
      </w:r>
      <w:r w:rsidRPr="000738FF">
        <w:rPr>
          <w:szCs w:val="28"/>
        </w:rPr>
        <w:t>ёфта</w:t>
      </w:r>
      <w:r w:rsidRPr="00875EB2">
        <w:rPr>
          <w:szCs w:val="28"/>
          <w:lang w:val="en-US"/>
        </w:rPr>
        <w:t xml:space="preserve"> </w:t>
      </w:r>
      <w:r w:rsidRPr="000738FF">
        <w:rPr>
          <w:szCs w:val="28"/>
        </w:rPr>
        <w:t>чандкг</w:t>
      </w:r>
      <w:r w:rsidRPr="00875EB2">
        <w:rPr>
          <w:szCs w:val="28"/>
          <w:lang w:val="en-US"/>
        </w:rPr>
        <w:t>/</w:t>
      </w:r>
      <w:r w:rsidRPr="000738FF">
        <w:rPr>
          <w:szCs w:val="28"/>
        </w:rPr>
        <w:t>см</w:t>
      </w:r>
      <w:r w:rsidRPr="00875EB2">
        <w:rPr>
          <w:szCs w:val="28"/>
          <w:lang w:val="en-US"/>
        </w:rPr>
        <w:t>2 ?</w:t>
      </w:r>
    </w:p>
    <w:p w:rsidR="005D08F0" w:rsidRPr="00875EB2" w:rsidRDefault="005D08F0" w:rsidP="000738FF">
      <w:pPr>
        <w:rPr>
          <w:szCs w:val="28"/>
          <w:lang w:val="en-US"/>
        </w:rPr>
      </w:pPr>
      <w:r w:rsidRPr="00875EB2">
        <w:rPr>
          <w:szCs w:val="28"/>
          <w:lang w:val="en-US"/>
        </w:rPr>
        <w:t xml:space="preserve">$A) 200-300 </w:t>
      </w:r>
      <w:r w:rsidRPr="000738FF">
        <w:rPr>
          <w:szCs w:val="28"/>
        </w:rPr>
        <w:t>кг</w:t>
      </w:r>
      <w:r w:rsidRPr="00875EB2">
        <w:rPr>
          <w:szCs w:val="28"/>
          <w:lang w:val="en-US"/>
        </w:rPr>
        <w:t>/</w:t>
      </w:r>
      <w:r w:rsidRPr="000738FF">
        <w:rPr>
          <w:szCs w:val="28"/>
        </w:rPr>
        <w:t>см</w:t>
      </w:r>
      <w:r w:rsidRPr="00875EB2">
        <w:rPr>
          <w:szCs w:val="28"/>
          <w:lang w:val="en-US"/>
        </w:rPr>
        <w:t>2;</w:t>
      </w:r>
    </w:p>
    <w:p w:rsidR="005D08F0" w:rsidRPr="00875EB2" w:rsidRDefault="005D08F0" w:rsidP="000738FF">
      <w:pPr>
        <w:rPr>
          <w:szCs w:val="28"/>
          <w:lang w:val="en-US"/>
        </w:rPr>
      </w:pPr>
      <w:r w:rsidRPr="00875EB2">
        <w:rPr>
          <w:szCs w:val="28"/>
          <w:lang w:val="en-US"/>
        </w:rPr>
        <w:t xml:space="preserve">$B) 200-250 </w:t>
      </w:r>
      <w:r w:rsidRPr="000738FF">
        <w:rPr>
          <w:szCs w:val="28"/>
        </w:rPr>
        <w:t>кг</w:t>
      </w:r>
      <w:r w:rsidRPr="00875EB2">
        <w:rPr>
          <w:szCs w:val="28"/>
          <w:lang w:val="en-US"/>
        </w:rPr>
        <w:t>/</w:t>
      </w:r>
      <w:r w:rsidRPr="000738FF">
        <w:rPr>
          <w:szCs w:val="28"/>
        </w:rPr>
        <w:t>см</w:t>
      </w:r>
      <w:r w:rsidRPr="00875EB2">
        <w:rPr>
          <w:szCs w:val="28"/>
          <w:lang w:val="en-US"/>
        </w:rPr>
        <w:t>2;</w:t>
      </w:r>
    </w:p>
    <w:p w:rsidR="005D08F0" w:rsidRPr="00875EB2" w:rsidRDefault="005D08F0" w:rsidP="000738FF">
      <w:pPr>
        <w:rPr>
          <w:szCs w:val="28"/>
          <w:lang w:val="en-US"/>
        </w:rPr>
      </w:pPr>
      <w:r w:rsidRPr="00875EB2">
        <w:rPr>
          <w:szCs w:val="28"/>
          <w:lang w:val="en-US"/>
        </w:rPr>
        <w:t xml:space="preserve">$C) 500-550 </w:t>
      </w:r>
      <w:r w:rsidRPr="000738FF">
        <w:rPr>
          <w:szCs w:val="28"/>
        </w:rPr>
        <w:t>кг</w:t>
      </w:r>
      <w:r w:rsidRPr="00875EB2">
        <w:rPr>
          <w:szCs w:val="28"/>
          <w:lang w:val="en-US"/>
        </w:rPr>
        <w:t>/</w:t>
      </w:r>
      <w:r w:rsidRPr="000738FF">
        <w:rPr>
          <w:szCs w:val="28"/>
        </w:rPr>
        <w:t>см</w:t>
      </w:r>
      <w:r w:rsidRPr="00875EB2">
        <w:rPr>
          <w:szCs w:val="28"/>
          <w:lang w:val="en-US"/>
        </w:rPr>
        <w:t>2;</w:t>
      </w:r>
    </w:p>
    <w:p w:rsidR="005D08F0" w:rsidRPr="000738FF" w:rsidRDefault="005D08F0" w:rsidP="000738FF">
      <w:pPr>
        <w:rPr>
          <w:szCs w:val="28"/>
        </w:rPr>
      </w:pPr>
      <w:r w:rsidRPr="000738FF">
        <w:rPr>
          <w:szCs w:val="28"/>
        </w:rPr>
        <w:t>$D) 600-750 кг/см2;</w:t>
      </w:r>
    </w:p>
    <w:p w:rsidR="005D08F0" w:rsidRPr="000738FF" w:rsidRDefault="005D08F0" w:rsidP="000738FF">
      <w:pPr>
        <w:rPr>
          <w:szCs w:val="28"/>
        </w:rPr>
      </w:pPr>
      <w:r w:rsidRPr="000738FF">
        <w:rPr>
          <w:szCs w:val="28"/>
        </w:rPr>
        <w:t>$E) 800-900 кг/см2;</w:t>
      </w:r>
    </w:p>
    <w:p w:rsidR="005D08F0" w:rsidRPr="000738FF" w:rsidRDefault="005D08F0" w:rsidP="000738FF">
      <w:pPr>
        <w:rPr>
          <w:szCs w:val="28"/>
        </w:rPr>
      </w:pPr>
      <w:r w:rsidRPr="000738FF">
        <w:rPr>
          <w:szCs w:val="28"/>
        </w:rPr>
        <w:t>@39.</w:t>
      </w:r>
    </w:p>
    <w:p w:rsidR="005D08F0" w:rsidRPr="000738FF" w:rsidRDefault="005D08F0" w:rsidP="000738FF">
      <w:pPr>
        <w:rPr>
          <w:szCs w:val="28"/>
        </w:rPr>
      </w:pPr>
      <w:r w:rsidRPr="000738FF">
        <w:rPr>
          <w:szCs w:val="28"/>
        </w:rPr>
        <w:t>Болиштакҳои аз сафедхокҳо таркибёфтачанд кг/см2 ?</w:t>
      </w:r>
    </w:p>
    <w:p w:rsidR="005D08F0" w:rsidRPr="000738FF" w:rsidRDefault="005D08F0" w:rsidP="000738FF">
      <w:pPr>
        <w:rPr>
          <w:szCs w:val="28"/>
        </w:rPr>
      </w:pPr>
      <w:r w:rsidRPr="000738FF">
        <w:rPr>
          <w:szCs w:val="28"/>
        </w:rPr>
        <w:t>$A) 100 кг/см2;</w:t>
      </w:r>
    </w:p>
    <w:p w:rsidR="005D08F0" w:rsidRPr="000738FF" w:rsidRDefault="005D08F0" w:rsidP="000738FF">
      <w:pPr>
        <w:rPr>
          <w:szCs w:val="28"/>
        </w:rPr>
      </w:pPr>
      <w:r w:rsidRPr="000738FF">
        <w:rPr>
          <w:szCs w:val="28"/>
        </w:rPr>
        <w:t>$B) 200 кг/см2;</w:t>
      </w:r>
    </w:p>
    <w:p w:rsidR="005D08F0" w:rsidRPr="000738FF" w:rsidRDefault="005D08F0" w:rsidP="000738FF">
      <w:pPr>
        <w:rPr>
          <w:szCs w:val="28"/>
        </w:rPr>
      </w:pPr>
      <w:r w:rsidRPr="000738FF">
        <w:rPr>
          <w:szCs w:val="28"/>
        </w:rPr>
        <w:t>$C) 300 кг/см2;</w:t>
      </w:r>
    </w:p>
    <w:p w:rsidR="005D08F0" w:rsidRPr="000738FF" w:rsidRDefault="005D08F0" w:rsidP="000738FF">
      <w:pPr>
        <w:rPr>
          <w:szCs w:val="28"/>
        </w:rPr>
      </w:pPr>
      <w:r w:rsidRPr="000738FF">
        <w:rPr>
          <w:szCs w:val="28"/>
        </w:rPr>
        <w:t>$D) 400 кг/см2;</w:t>
      </w:r>
    </w:p>
    <w:p w:rsidR="005D08F0" w:rsidRPr="000738FF" w:rsidRDefault="005D08F0" w:rsidP="000738FF">
      <w:pPr>
        <w:rPr>
          <w:szCs w:val="28"/>
        </w:rPr>
      </w:pPr>
      <w:r w:rsidRPr="000738FF">
        <w:rPr>
          <w:szCs w:val="28"/>
        </w:rPr>
        <w:t>$E) 500 кг/см2;</w:t>
      </w:r>
    </w:p>
    <w:p w:rsidR="005D08F0" w:rsidRPr="000738FF" w:rsidRDefault="005D08F0" w:rsidP="000738FF">
      <w:pPr>
        <w:rPr>
          <w:szCs w:val="28"/>
        </w:rPr>
      </w:pPr>
      <w:r w:rsidRPr="000738FF">
        <w:rPr>
          <w:szCs w:val="28"/>
        </w:rPr>
        <w:t>@40.</w:t>
      </w:r>
    </w:p>
    <w:p w:rsidR="005D08F0" w:rsidRPr="000738FF" w:rsidRDefault="005D08F0" w:rsidP="000738FF">
      <w:pPr>
        <w:rPr>
          <w:szCs w:val="28"/>
        </w:rPr>
      </w:pPr>
      <w:r w:rsidRPr="000738FF">
        <w:rPr>
          <w:szCs w:val="28"/>
        </w:rPr>
        <w:t>Болиштакҳои аз ҷинсҳои гилӣ таркибёфтачанд кг/см2 ?</w:t>
      </w:r>
    </w:p>
    <w:p w:rsidR="005D08F0" w:rsidRPr="000738FF" w:rsidRDefault="005D08F0" w:rsidP="000738FF">
      <w:pPr>
        <w:rPr>
          <w:szCs w:val="28"/>
        </w:rPr>
      </w:pPr>
      <w:r w:rsidRPr="000738FF">
        <w:rPr>
          <w:szCs w:val="28"/>
        </w:rPr>
        <w:t>$A) 55-80 кг/см2;</w:t>
      </w:r>
    </w:p>
    <w:p w:rsidR="005D08F0" w:rsidRPr="000738FF" w:rsidRDefault="005D08F0" w:rsidP="000738FF">
      <w:pPr>
        <w:rPr>
          <w:szCs w:val="28"/>
        </w:rPr>
      </w:pPr>
      <w:r w:rsidRPr="000738FF">
        <w:rPr>
          <w:szCs w:val="28"/>
        </w:rPr>
        <w:t>$B) 60-70 кг/см2;</w:t>
      </w:r>
    </w:p>
    <w:p w:rsidR="005D08F0" w:rsidRPr="000738FF" w:rsidRDefault="005D08F0" w:rsidP="000738FF">
      <w:pPr>
        <w:rPr>
          <w:szCs w:val="28"/>
        </w:rPr>
      </w:pPr>
      <w:r w:rsidRPr="000738FF">
        <w:rPr>
          <w:szCs w:val="28"/>
        </w:rPr>
        <w:t>$C) 70-75 кг/см2;</w:t>
      </w:r>
    </w:p>
    <w:p w:rsidR="005D08F0" w:rsidRPr="000738FF" w:rsidRDefault="005D08F0" w:rsidP="000738FF">
      <w:pPr>
        <w:rPr>
          <w:szCs w:val="28"/>
        </w:rPr>
      </w:pPr>
      <w:r w:rsidRPr="000738FF">
        <w:rPr>
          <w:szCs w:val="28"/>
        </w:rPr>
        <w:t>$D) 80-85 кг/см2;</w:t>
      </w:r>
    </w:p>
    <w:p w:rsidR="005D08F0" w:rsidRPr="000738FF" w:rsidRDefault="005D08F0" w:rsidP="000738FF">
      <w:pPr>
        <w:rPr>
          <w:szCs w:val="28"/>
        </w:rPr>
      </w:pPr>
      <w:r w:rsidRPr="000738FF">
        <w:rPr>
          <w:szCs w:val="28"/>
        </w:rPr>
        <w:t>$E) 90-95 кг/см2;</w:t>
      </w:r>
    </w:p>
    <w:p w:rsidR="005D08F0" w:rsidRPr="000738FF" w:rsidRDefault="005D08F0" w:rsidP="000738FF">
      <w:pPr>
        <w:rPr>
          <w:szCs w:val="28"/>
        </w:rPr>
      </w:pPr>
      <w:r w:rsidRPr="000738FF">
        <w:rPr>
          <w:szCs w:val="28"/>
        </w:rPr>
        <w:t>@41.</w:t>
      </w:r>
    </w:p>
    <w:p w:rsidR="005D08F0" w:rsidRPr="000738FF" w:rsidRDefault="005D08F0" w:rsidP="000738FF">
      <w:pPr>
        <w:rPr>
          <w:szCs w:val="28"/>
        </w:rPr>
      </w:pPr>
      <w:r w:rsidRPr="000738FF">
        <w:rPr>
          <w:szCs w:val="28"/>
        </w:rPr>
        <w:t>Иншоотҳои обфишор чист?</w:t>
      </w:r>
    </w:p>
    <w:p w:rsidR="005D08F0" w:rsidRPr="000738FF" w:rsidRDefault="005D08F0" w:rsidP="000738FF">
      <w:pPr>
        <w:rPr>
          <w:szCs w:val="28"/>
        </w:rPr>
      </w:pPr>
      <w:r w:rsidRPr="000738FF">
        <w:rPr>
          <w:szCs w:val="28"/>
        </w:rPr>
        <w:t>$A) Иншоотҳоеро меноманд, ки фишори обро пайдо намуда онро нигоҳ медоранд, ба онҳо сарбандҳо, деворҳои иҳотавӣ, дарвозасарбандҳои киштигард, танзимкунакҳо ва иншоотҳои ҷудокунанда дар системаҳои обёрӣ дохил мешаванд;</w:t>
      </w:r>
    </w:p>
    <w:p w:rsidR="005D08F0" w:rsidRPr="000738FF" w:rsidRDefault="005D08F0" w:rsidP="000738FF">
      <w:pPr>
        <w:rPr>
          <w:szCs w:val="28"/>
        </w:rPr>
      </w:pPr>
      <w:r w:rsidRPr="000738FF">
        <w:rPr>
          <w:szCs w:val="28"/>
        </w:rPr>
        <w:t>$B) Қисми оби дарё ва ё ҳавза мебошанд;</w:t>
      </w:r>
    </w:p>
    <w:p w:rsidR="005D08F0" w:rsidRPr="000738FF" w:rsidRDefault="005D08F0" w:rsidP="000738FF">
      <w:pPr>
        <w:rPr>
          <w:szCs w:val="28"/>
        </w:rPr>
      </w:pPr>
      <w:r w:rsidRPr="000738FF">
        <w:rPr>
          <w:szCs w:val="28"/>
        </w:rPr>
        <w:t>$C) Сатҳбанди болоӣ аст;</w:t>
      </w:r>
    </w:p>
    <w:p w:rsidR="005D08F0" w:rsidRPr="000738FF" w:rsidRDefault="005D08F0" w:rsidP="000738FF">
      <w:pPr>
        <w:rPr>
          <w:szCs w:val="28"/>
        </w:rPr>
      </w:pPr>
      <w:r w:rsidRPr="000738FF">
        <w:rPr>
          <w:szCs w:val="28"/>
        </w:rPr>
        <w:t>$D) Фишори сарбанд аст;</w:t>
      </w:r>
    </w:p>
    <w:p w:rsidR="005D08F0" w:rsidRPr="000738FF" w:rsidRDefault="005D08F0" w:rsidP="000738FF">
      <w:pPr>
        <w:rPr>
          <w:szCs w:val="28"/>
        </w:rPr>
      </w:pPr>
      <w:r w:rsidRPr="000738FF">
        <w:rPr>
          <w:szCs w:val="28"/>
        </w:rPr>
        <w:t>$E) Объекти обӣ аст;</w:t>
      </w:r>
    </w:p>
    <w:p w:rsidR="005D08F0" w:rsidRPr="000738FF" w:rsidRDefault="005D08F0" w:rsidP="000738FF">
      <w:pPr>
        <w:rPr>
          <w:szCs w:val="28"/>
        </w:rPr>
      </w:pPr>
      <w:r w:rsidRPr="000738FF">
        <w:rPr>
          <w:szCs w:val="28"/>
        </w:rPr>
        <w:t>@42.</w:t>
      </w:r>
    </w:p>
    <w:p w:rsidR="005D08F0" w:rsidRPr="000738FF" w:rsidRDefault="005D08F0" w:rsidP="000738FF">
      <w:pPr>
        <w:rPr>
          <w:szCs w:val="28"/>
        </w:rPr>
      </w:pPr>
      <w:r w:rsidRPr="000738FF">
        <w:rPr>
          <w:szCs w:val="28"/>
        </w:rPr>
        <w:t>Диюкир чист?</w:t>
      </w:r>
    </w:p>
    <w:p w:rsidR="005D08F0" w:rsidRPr="000738FF" w:rsidRDefault="005D08F0" w:rsidP="000738FF">
      <w:pPr>
        <w:rPr>
          <w:szCs w:val="28"/>
        </w:rPr>
      </w:pPr>
      <w:r w:rsidRPr="000738FF">
        <w:rPr>
          <w:szCs w:val="28"/>
        </w:rPr>
        <w:t>$A) Диюкир гуфта дар зери водии чуқур ва васеъ ва ё тавассути онҳо гузаронидани оби ба канал равонашаванда гузошта мешаванд;</w:t>
      </w:r>
    </w:p>
    <w:p w:rsidR="005D08F0" w:rsidRPr="000738FF" w:rsidRDefault="005D08F0" w:rsidP="000738FF">
      <w:pPr>
        <w:rPr>
          <w:szCs w:val="28"/>
        </w:rPr>
      </w:pPr>
      <w:r w:rsidRPr="000738FF">
        <w:rPr>
          <w:szCs w:val="28"/>
        </w:rPr>
        <w:t>$B) Диюкир гуфта луланоқилҳоеро меноманд;</w:t>
      </w:r>
    </w:p>
    <w:p w:rsidR="005D08F0" w:rsidRPr="000738FF" w:rsidRDefault="005D08F0" w:rsidP="000738FF">
      <w:pPr>
        <w:rPr>
          <w:szCs w:val="28"/>
        </w:rPr>
      </w:pPr>
      <w:r w:rsidRPr="000738FF">
        <w:rPr>
          <w:szCs w:val="28"/>
        </w:rPr>
        <w:t>$C) Диюкир гуфта луланоқилҳоеро меноманд, ки дар зери маҷрои дарё, канал, роҳ ва ё дар зери водии чуқур ва васеъ ва ё тавассути онҳо гузаронидани оби ба канал равонашаванда гузошта мешаванд;</w:t>
      </w:r>
    </w:p>
    <w:p w:rsidR="005D08F0" w:rsidRPr="000738FF" w:rsidRDefault="005D08F0" w:rsidP="000738FF">
      <w:pPr>
        <w:rPr>
          <w:szCs w:val="28"/>
        </w:rPr>
      </w:pPr>
      <w:r w:rsidRPr="000738FF">
        <w:rPr>
          <w:szCs w:val="28"/>
        </w:rPr>
        <w:t>$D) Тавассути онҳо гузаронидани оби ба канал;</w:t>
      </w:r>
    </w:p>
    <w:p w:rsidR="005D08F0" w:rsidRPr="000738FF" w:rsidRDefault="005D08F0" w:rsidP="000738FF">
      <w:pPr>
        <w:rPr>
          <w:szCs w:val="28"/>
        </w:rPr>
      </w:pPr>
      <w:r w:rsidRPr="000738FF">
        <w:rPr>
          <w:szCs w:val="28"/>
        </w:rPr>
        <w:t>$E) Оби ба канал равонашаванда гузошта мешаванд;</w:t>
      </w:r>
    </w:p>
    <w:p w:rsidR="005D08F0" w:rsidRPr="000738FF" w:rsidRDefault="005D08F0" w:rsidP="000738FF">
      <w:pPr>
        <w:rPr>
          <w:szCs w:val="28"/>
        </w:rPr>
      </w:pPr>
      <w:r w:rsidRPr="000738FF">
        <w:rPr>
          <w:szCs w:val="28"/>
        </w:rPr>
        <w:t>@43.</w:t>
      </w:r>
    </w:p>
    <w:p w:rsidR="005D08F0" w:rsidRPr="000738FF" w:rsidRDefault="005D08F0" w:rsidP="000738FF">
      <w:pPr>
        <w:rPr>
          <w:szCs w:val="28"/>
        </w:rPr>
      </w:pPr>
      <w:r w:rsidRPr="000738FF">
        <w:rPr>
          <w:szCs w:val="28"/>
        </w:rPr>
        <w:t>Луланоқилҳо чист?</w:t>
      </w:r>
    </w:p>
    <w:p w:rsidR="005D08F0" w:rsidRPr="000738FF" w:rsidRDefault="005D08F0" w:rsidP="000738FF">
      <w:pPr>
        <w:rPr>
          <w:szCs w:val="28"/>
        </w:rPr>
      </w:pPr>
      <w:r w:rsidRPr="000738FF">
        <w:rPr>
          <w:szCs w:val="28"/>
        </w:rPr>
        <w:t>$A) Ба сифати иншооти оббар дар қитъаҳои дорои релефи мушкилсохтва шароитҳои геологии номувофиқ, баъзан бо назардошти танҳо самараи иқтисодӣ лулаҳои пулодӣ, оҳанубетонӣ, асбестубетонӣ, полиэтиленӣ ва луланоқилҳои чубӣ истифода мешаванд;</w:t>
      </w:r>
    </w:p>
    <w:p w:rsidR="005D08F0" w:rsidRPr="000738FF" w:rsidRDefault="005D08F0" w:rsidP="000738FF">
      <w:pPr>
        <w:rPr>
          <w:szCs w:val="28"/>
        </w:rPr>
      </w:pPr>
      <w:r w:rsidRPr="000738FF">
        <w:rPr>
          <w:szCs w:val="28"/>
        </w:rPr>
        <w:t>$B) Ба сифати иншооти оббар дар қитъаҳои нишеби сохта мешаванд;</w:t>
      </w:r>
    </w:p>
    <w:p w:rsidR="005D08F0" w:rsidRPr="000738FF" w:rsidRDefault="005D08F0" w:rsidP="000738FF">
      <w:pPr>
        <w:rPr>
          <w:szCs w:val="28"/>
        </w:rPr>
      </w:pPr>
      <w:r w:rsidRPr="000738FF">
        <w:rPr>
          <w:szCs w:val="28"/>
        </w:rPr>
        <w:t>$C) Бо назардошти танҳо самараи иқтисодӣ лулаҳои пулодӣ;</w:t>
      </w:r>
    </w:p>
    <w:p w:rsidR="005D08F0" w:rsidRPr="000738FF" w:rsidRDefault="005D08F0" w:rsidP="000738FF">
      <w:pPr>
        <w:rPr>
          <w:szCs w:val="28"/>
        </w:rPr>
      </w:pPr>
      <w:r w:rsidRPr="000738FF">
        <w:rPr>
          <w:szCs w:val="28"/>
        </w:rPr>
        <w:t>$D) Иқтисодӣлулаҳои пулодӣ, оҳанубетонӣ, асбестубетонӣ;</w:t>
      </w:r>
    </w:p>
    <w:p w:rsidR="005D08F0" w:rsidRPr="000738FF" w:rsidRDefault="005D08F0" w:rsidP="000738FF">
      <w:pPr>
        <w:rPr>
          <w:szCs w:val="28"/>
        </w:rPr>
      </w:pPr>
      <w:r w:rsidRPr="000738FF">
        <w:rPr>
          <w:szCs w:val="28"/>
        </w:rPr>
        <w:t>$E) Полиэтиленӣва луланоқилҳои чубӣ истифода мешаванд;</w:t>
      </w:r>
    </w:p>
    <w:p w:rsidR="005D08F0" w:rsidRPr="000738FF" w:rsidRDefault="005D08F0" w:rsidP="000738FF">
      <w:pPr>
        <w:rPr>
          <w:szCs w:val="28"/>
        </w:rPr>
      </w:pPr>
      <w:r w:rsidRPr="000738FF">
        <w:rPr>
          <w:szCs w:val="28"/>
        </w:rPr>
        <w:t>@44.</w:t>
      </w:r>
    </w:p>
    <w:p w:rsidR="005D08F0" w:rsidRPr="000738FF" w:rsidRDefault="005D08F0" w:rsidP="000738FF">
      <w:pPr>
        <w:rPr>
          <w:szCs w:val="28"/>
        </w:rPr>
      </w:pPr>
      <w:r w:rsidRPr="000738FF">
        <w:rPr>
          <w:szCs w:val="28"/>
        </w:rPr>
        <w:t>Нақбҳои обгузар чист?</w:t>
      </w:r>
    </w:p>
    <w:p w:rsidR="005D08F0" w:rsidRPr="000738FF" w:rsidRDefault="005D08F0" w:rsidP="000738FF">
      <w:pPr>
        <w:rPr>
          <w:szCs w:val="28"/>
        </w:rPr>
      </w:pPr>
      <w:r w:rsidRPr="000738FF">
        <w:rPr>
          <w:szCs w:val="28"/>
        </w:rPr>
        <w:t>$A) Нақбҳо дар он ҳолатҳое сохта мешаванд, ки иншооти обгузар бояд дар чуқурии зиёд гузошта шавад ва ё аз қитъаҳои дорои моили зиёд ва ба таъсироти ярч ва кучишҳо дучор шаванд, бунёд карда мешаванд;</w:t>
      </w:r>
    </w:p>
    <w:p w:rsidR="005D08F0" w:rsidRPr="000738FF" w:rsidRDefault="005D08F0" w:rsidP="000738FF">
      <w:pPr>
        <w:rPr>
          <w:szCs w:val="28"/>
        </w:rPr>
      </w:pPr>
      <w:r w:rsidRPr="000738FF">
        <w:rPr>
          <w:szCs w:val="28"/>
        </w:rPr>
        <w:t>$B) Нақбҳо дар он ҳолатҳое сохта мешаванд, ки иншооти;</w:t>
      </w:r>
    </w:p>
    <w:p w:rsidR="005D08F0" w:rsidRPr="000738FF" w:rsidRDefault="005D08F0" w:rsidP="000738FF">
      <w:pPr>
        <w:rPr>
          <w:szCs w:val="28"/>
        </w:rPr>
      </w:pPr>
      <w:r w:rsidRPr="000738FF">
        <w:rPr>
          <w:szCs w:val="28"/>
        </w:rPr>
        <w:t>$C) Нақбҳоаз қитъаҳои дорои моили зиёд;</w:t>
      </w:r>
    </w:p>
    <w:p w:rsidR="005D08F0" w:rsidRPr="000738FF" w:rsidRDefault="005D08F0" w:rsidP="000738FF">
      <w:pPr>
        <w:rPr>
          <w:szCs w:val="28"/>
        </w:rPr>
      </w:pPr>
      <w:r w:rsidRPr="000738FF">
        <w:rPr>
          <w:szCs w:val="28"/>
        </w:rPr>
        <w:t>$D) Нақбҳоиобгузар ва ба таъсироти ярч ва кучишҳо дучор шаванд;</w:t>
      </w:r>
    </w:p>
    <w:p w:rsidR="005D08F0" w:rsidRPr="000738FF" w:rsidRDefault="005D08F0" w:rsidP="000738FF">
      <w:pPr>
        <w:rPr>
          <w:szCs w:val="28"/>
        </w:rPr>
      </w:pPr>
      <w:r w:rsidRPr="000738FF">
        <w:rPr>
          <w:szCs w:val="28"/>
        </w:rPr>
        <w:t>$E) Нақбҳоиобгузар ва кучишҳо дучор шаванд, бунёд карда мешаванд;</w:t>
      </w:r>
    </w:p>
    <w:p w:rsidR="005D08F0" w:rsidRPr="000738FF" w:rsidRDefault="005D08F0" w:rsidP="000738FF">
      <w:pPr>
        <w:rPr>
          <w:szCs w:val="28"/>
        </w:rPr>
      </w:pPr>
      <w:r w:rsidRPr="000738FF">
        <w:rPr>
          <w:szCs w:val="28"/>
        </w:rPr>
        <w:t>@45.</w:t>
      </w:r>
    </w:p>
    <w:p w:rsidR="005D08F0" w:rsidRPr="000738FF" w:rsidRDefault="005D08F0" w:rsidP="000738FF">
      <w:pPr>
        <w:rPr>
          <w:szCs w:val="28"/>
        </w:rPr>
      </w:pPr>
      <w:r w:rsidRPr="000738FF">
        <w:rPr>
          <w:szCs w:val="28"/>
        </w:rPr>
        <w:t>Пушиш канал чист?</w:t>
      </w:r>
    </w:p>
    <w:p w:rsidR="005D08F0" w:rsidRPr="000738FF" w:rsidRDefault="005D08F0" w:rsidP="000738FF">
      <w:pPr>
        <w:rPr>
          <w:szCs w:val="28"/>
        </w:rPr>
      </w:pPr>
      <w:r w:rsidRPr="000738FF">
        <w:rPr>
          <w:szCs w:val="28"/>
        </w:rPr>
        <w:t>$A) Барои муҳофизати маҷрои канал аз шусташавӣ дар зери таъсири ҷараёни об, инчунин барои паст кардани полоиши об пушиши сатҳи он аз масолеҳи гуногун истифода мешавад, ки онро;</w:t>
      </w:r>
    </w:p>
    <w:p w:rsidR="005D08F0" w:rsidRPr="000738FF" w:rsidRDefault="005D08F0" w:rsidP="000738FF">
      <w:pPr>
        <w:rPr>
          <w:szCs w:val="28"/>
        </w:rPr>
      </w:pPr>
      <w:r w:rsidRPr="000738FF">
        <w:rPr>
          <w:szCs w:val="28"/>
        </w:rPr>
        <w:t>$B) Барои муҳофизати маҷрои канал аз шусташавӣ ки онро;</w:t>
      </w:r>
    </w:p>
    <w:p w:rsidR="005D08F0" w:rsidRPr="000738FF" w:rsidRDefault="005D08F0" w:rsidP="000738FF">
      <w:pPr>
        <w:rPr>
          <w:szCs w:val="28"/>
        </w:rPr>
      </w:pPr>
      <w:r w:rsidRPr="000738FF">
        <w:rPr>
          <w:szCs w:val="28"/>
        </w:rPr>
        <w:t>$C) Инчунин барои паст кардани полоиши об пушиши сатҳи он;</w:t>
      </w:r>
    </w:p>
    <w:p w:rsidR="005D08F0" w:rsidRPr="000738FF" w:rsidRDefault="005D08F0" w:rsidP="000738FF">
      <w:pPr>
        <w:rPr>
          <w:szCs w:val="28"/>
        </w:rPr>
      </w:pPr>
      <w:r w:rsidRPr="000738FF">
        <w:rPr>
          <w:szCs w:val="28"/>
        </w:rPr>
        <w:t>$D) Аз шусташавӣ дар зери таъсири ҷараёни об;</w:t>
      </w:r>
    </w:p>
    <w:p w:rsidR="005D08F0" w:rsidRPr="000738FF" w:rsidRDefault="005D08F0" w:rsidP="000738FF">
      <w:pPr>
        <w:rPr>
          <w:szCs w:val="28"/>
        </w:rPr>
      </w:pPr>
      <w:r w:rsidRPr="000738FF">
        <w:rPr>
          <w:szCs w:val="28"/>
        </w:rPr>
        <w:t>$E) Аз масолеҳи гуногун истифода мешавад, ки онро;</w:t>
      </w:r>
    </w:p>
    <w:p w:rsidR="005D08F0" w:rsidRPr="000738FF" w:rsidRDefault="005D08F0" w:rsidP="000738FF">
      <w:pPr>
        <w:rPr>
          <w:szCs w:val="28"/>
        </w:rPr>
      </w:pPr>
      <w:r w:rsidRPr="000738FF">
        <w:rPr>
          <w:szCs w:val="28"/>
        </w:rPr>
        <w:t>@46.</w:t>
      </w:r>
    </w:p>
    <w:p w:rsidR="005D08F0" w:rsidRPr="000738FF" w:rsidRDefault="005D08F0" w:rsidP="000738FF">
      <w:pPr>
        <w:rPr>
          <w:szCs w:val="28"/>
        </w:rPr>
      </w:pPr>
      <w:r w:rsidRPr="000738FF">
        <w:rPr>
          <w:szCs w:val="28"/>
        </w:rPr>
        <w:t>Рӯйпӯшсозии канал чист?</w:t>
      </w:r>
    </w:p>
    <w:p w:rsidR="005D08F0" w:rsidRPr="000738FF" w:rsidRDefault="005D08F0" w:rsidP="000738FF">
      <w:pPr>
        <w:rPr>
          <w:szCs w:val="28"/>
        </w:rPr>
      </w:pPr>
      <w:r w:rsidRPr="000738FF">
        <w:rPr>
          <w:szCs w:val="28"/>
        </w:rPr>
        <w:t>$A) Пушидакории маҷрои сахти канал ва ё маҷрои бетонӣ, оҳану бетону ва пушиши сангин барои кам кардани шусташавии онбаландбардории сатҳи обдории он ва пешгири аз хурдашавӣаз обовардаҳо ва вайроншавиро;</w:t>
      </w:r>
    </w:p>
    <w:p w:rsidR="005D08F0" w:rsidRPr="000738FF" w:rsidRDefault="005D08F0" w:rsidP="000738FF">
      <w:pPr>
        <w:rPr>
          <w:szCs w:val="28"/>
        </w:rPr>
      </w:pPr>
      <w:r w:rsidRPr="000738FF">
        <w:rPr>
          <w:szCs w:val="28"/>
        </w:rPr>
        <w:t>$B) Пушидакории маҷрои сахти канал ва ё маҷрои бетонӣ, оҳану;</w:t>
      </w:r>
    </w:p>
    <w:p w:rsidR="005D08F0" w:rsidRPr="000738FF" w:rsidRDefault="005D08F0" w:rsidP="000738FF">
      <w:pPr>
        <w:rPr>
          <w:szCs w:val="28"/>
        </w:rPr>
      </w:pPr>
      <w:r w:rsidRPr="000738FF">
        <w:rPr>
          <w:szCs w:val="28"/>
        </w:rPr>
        <w:t>$C) Пушидакории маҷрои сахти канал ва ё маҷрои бетонӣ, оҳану;</w:t>
      </w:r>
    </w:p>
    <w:p w:rsidR="005D08F0" w:rsidRPr="000738FF" w:rsidRDefault="005D08F0" w:rsidP="000738FF">
      <w:pPr>
        <w:rPr>
          <w:szCs w:val="28"/>
        </w:rPr>
      </w:pPr>
      <w:r w:rsidRPr="000738FF">
        <w:rPr>
          <w:szCs w:val="28"/>
        </w:rPr>
        <w:t>$D) Бетону ва пушиши сангин барои кам кардани шусташавии он;</w:t>
      </w:r>
    </w:p>
    <w:p w:rsidR="005D08F0" w:rsidRPr="000738FF" w:rsidRDefault="005D08F0" w:rsidP="000738FF">
      <w:pPr>
        <w:rPr>
          <w:szCs w:val="28"/>
        </w:rPr>
      </w:pPr>
      <w:r w:rsidRPr="000738FF">
        <w:rPr>
          <w:szCs w:val="28"/>
        </w:rPr>
        <w:t>$E) Баландбардории сатҳи обдории он ва пешгири аз хурдашавӣаз обовардаҳо ва вайроншавиро;</w:t>
      </w:r>
    </w:p>
    <w:p w:rsidR="005D08F0" w:rsidRPr="000738FF" w:rsidRDefault="005D08F0" w:rsidP="000738FF">
      <w:pPr>
        <w:rPr>
          <w:szCs w:val="28"/>
        </w:rPr>
      </w:pPr>
      <w:r w:rsidRPr="000738FF">
        <w:rPr>
          <w:szCs w:val="28"/>
        </w:rPr>
        <w:t>@47.</w:t>
      </w:r>
    </w:p>
    <w:p w:rsidR="005D08F0" w:rsidRPr="000738FF" w:rsidRDefault="005D08F0" w:rsidP="000738FF">
      <w:pPr>
        <w:rPr>
          <w:szCs w:val="28"/>
        </w:rPr>
      </w:pPr>
      <w:r w:rsidRPr="000738FF">
        <w:rPr>
          <w:szCs w:val="28"/>
        </w:rPr>
        <w:t>Ғафсии қабати пӯшишсатҳ дар қисми болоии канал ба чанд фоиз меафзояд?</w:t>
      </w:r>
    </w:p>
    <w:p w:rsidR="005D08F0" w:rsidRPr="000738FF" w:rsidRDefault="005D08F0" w:rsidP="000738FF">
      <w:pPr>
        <w:rPr>
          <w:szCs w:val="28"/>
        </w:rPr>
      </w:pPr>
      <w:r w:rsidRPr="000738FF">
        <w:rPr>
          <w:szCs w:val="28"/>
        </w:rPr>
        <w:t>$A) 20-30%;</w:t>
      </w:r>
    </w:p>
    <w:p w:rsidR="005D08F0" w:rsidRPr="000738FF" w:rsidRDefault="005D08F0" w:rsidP="000738FF">
      <w:pPr>
        <w:rPr>
          <w:szCs w:val="28"/>
        </w:rPr>
      </w:pPr>
      <w:r w:rsidRPr="000738FF">
        <w:rPr>
          <w:szCs w:val="28"/>
        </w:rPr>
        <w:t>$B) 35-50%;</w:t>
      </w:r>
    </w:p>
    <w:p w:rsidR="005D08F0" w:rsidRPr="000738FF" w:rsidRDefault="005D08F0" w:rsidP="000738FF">
      <w:pPr>
        <w:rPr>
          <w:szCs w:val="28"/>
        </w:rPr>
      </w:pPr>
      <w:r w:rsidRPr="000738FF">
        <w:rPr>
          <w:szCs w:val="28"/>
        </w:rPr>
        <w:t>$C) 50-70%;</w:t>
      </w:r>
    </w:p>
    <w:p w:rsidR="005D08F0" w:rsidRPr="000738FF" w:rsidRDefault="005D08F0" w:rsidP="000738FF">
      <w:pPr>
        <w:rPr>
          <w:szCs w:val="28"/>
        </w:rPr>
      </w:pPr>
      <w:r w:rsidRPr="000738FF">
        <w:rPr>
          <w:szCs w:val="28"/>
        </w:rPr>
        <w:t>$D) 25-28%;</w:t>
      </w:r>
    </w:p>
    <w:p w:rsidR="005D08F0" w:rsidRPr="000738FF" w:rsidRDefault="005D08F0" w:rsidP="000738FF">
      <w:pPr>
        <w:rPr>
          <w:szCs w:val="28"/>
        </w:rPr>
      </w:pPr>
      <w:r w:rsidRPr="000738FF">
        <w:rPr>
          <w:szCs w:val="28"/>
        </w:rPr>
        <w:t>$E) 10-15%;</w:t>
      </w:r>
    </w:p>
    <w:p w:rsidR="005D08F0" w:rsidRPr="000738FF" w:rsidRDefault="005D08F0" w:rsidP="000738FF">
      <w:pPr>
        <w:rPr>
          <w:szCs w:val="28"/>
        </w:rPr>
      </w:pPr>
      <w:r w:rsidRPr="000738FF">
        <w:rPr>
          <w:szCs w:val="28"/>
        </w:rPr>
        <w:t>@48.</w:t>
      </w:r>
    </w:p>
    <w:p w:rsidR="005D08F0" w:rsidRPr="000738FF" w:rsidRDefault="005D08F0" w:rsidP="000738FF">
      <w:pPr>
        <w:rPr>
          <w:szCs w:val="28"/>
        </w:rPr>
      </w:pPr>
      <w:r w:rsidRPr="000738FF">
        <w:rPr>
          <w:szCs w:val="28"/>
        </w:rPr>
        <w:t>Ғафсии қабати бетон дар канал чанд см аст?</w:t>
      </w:r>
    </w:p>
    <w:p w:rsidR="005D08F0" w:rsidRPr="000738FF" w:rsidRDefault="005D08F0" w:rsidP="000738FF">
      <w:pPr>
        <w:rPr>
          <w:szCs w:val="28"/>
        </w:rPr>
      </w:pPr>
      <w:r w:rsidRPr="000738FF">
        <w:rPr>
          <w:szCs w:val="28"/>
        </w:rPr>
        <w:t>$A) 5-10 см;</w:t>
      </w:r>
    </w:p>
    <w:p w:rsidR="005D08F0" w:rsidRPr="000738FF" w:rsidRDefault="005D08F0" w:rsidP="000738FF">
      <w:pPr>
        <w:rPr>
          <w:szCs w:val="28"/>
        </w:rPr>
      </w:pPr>
      <w:r w:rsidRPr="000738FF">
        <w:rPr>
          <w:szCs w:val="28"/>
        </w:rPr>
        <w:t>$B) 10-20 см;</w:t>
      </w:r>
    </w:p>
    <w:p w:rsidR="005D08F0" w:rsidRPr="000738FF" w:rsidRDefault="005D08F0" w:rsidP="000738FF">
      <w:pPr>
        <w:rPr>
          <w:szCs w:val="28"/>
        </w:rPr>
      </w:pPr>
      <w:r w:rsidRPr="000738FF">
        <w:rPr>
          <w:szCs w:val="28"/>
        </w:rPr>
        <w:t>$C) 20-30 см;</w:t>
      </w:r>
    </w:p>
    <w:p w:rsidR="005D08F0" w:rsidRPr="000738FF" w:rsidRDefault="005D08F0" w:rsidP="000738FF">
      <w:pPr>
        <w:rPr>
          <w:szCs w:val="28"/>
        </w:rPr>
      </w:pPr>
      <w:r w:rsidRPr="000738FF">
        <w:rPr>
          <w:szCs w:val="28"/>
        </w:rPr>
        <w:t>$D) 30-40 см;</w:t>
      </w:r>
    </w:p>
    <w:p w:rsidR="005D08F0" w:rsidRPr="000738FF" w:rsidRDefault="005D08F0" w:rsidP="000738FF">
      <w:pPr>
        <w:rPr>
          <w:szCs w:val="28"/>
        </w:rPr>
      </w:pPr>
      <w:r w:rsidRPr="000738FF">
        <w:rPr>
          <w:szCs w:val="28"/>
        </w:rPr>
        <w:t>$E) 40-50 см;</w:t>
      </w:r>
    </w:p>
    <w:p w:rsidR="005D08F0" w:rsidRPr="000738FF" w:rsidRDefault="005D08F0" w:rsidP="000738FF">
      <w:pPr>
        <w:rPr>
          <w:szCs w:val="28"/>
        </w:rPr>
      </w:pPr>
      <w:r w:rsidRPr="000738FF">
        <w:rPr>
          <w:szCs w:val="28"/>
        </w:rPr>
        <w:t>@49.</w:t>
      </w:r>
    </w:p>
    <w:p w:rsidR="005D08F0" w:rsidRPr="000738FF" w:rsidRDefault="005D08F0" w:rsidP="000738FF">
      <w:pPr>
        <w:rPr>
          <w:szCs w:val="28"/>
        </w:rPr>
      </w:pPr>
      <w:r w:rsidRPr="000738FF">
        <w:rPr>
          <w:szCs w:val="28"/>
        </w:rPr>
        <w:t>Пушишҳои асфалтубетонии каналҳо чист?</w:t>
      </w:r>
    </w:p>
    <w:p w:rsidR="005D08F0" w:rsidRPr="000738FF" w:rsidRDefault="005D08F0" w:rsidP="000738FF">
      <w:pPr>
        <w:rPr>
          <w:szCs w:val="28"/>
        </w:rPr>
      </w:pPr>
      <w:r w:rsidRPr="000738FF">
        <w:rPr>
          <w:szCs w:val="28"/>
        </w:rPr>
        <w:t>$A) Ба намуди руйпуши асфалтидар зер ва канораи каналҳо аз рӯи қабатҳои шағалпоравӣ гузошта мешаванд, аз болои қабати асфалт муми тафсон рехта шуда барои зиёдкунии хусусияти обгузарони ба он асбест илова карда мешавад;</w:t>
      </w:r>
    </w:p>
    <w:p w:rsidR="005D08F0" w:rsidRPr="000738FF" w:rsidRDefault="005D08F0" w:rsidP="000738FF">
      <w:pPr>
        <w:rPr>
          <w:szCs w:val="28"/>
        </w:rPr>
      </w:pPr>
      <w:r w:rsidRPr="000738FF">
        <w:rPr>
          <w:szCs w:val="28"/>
        </w:rPr>
        <w:t>$B) Ба намуди руйпуши асфалтидар зер ва канораи каналҳо;</w:t>
      </w:r>
    </w:p>
    <w:p w:rsidR="005D08F0" w:rsidRPr="000738FF" w:rsidRDefault="005D08F0" w:rsidP="000738FF">
      <w:pPr>
        <w:rPr>
          <w:szCs w:val="28"/>
        </w:rPr>
      </w:pPr>
      <w:r w:rsidRPr="000738FF">
        <w:rPr>
          <w:szCs w:val="28"/>
        </w:rPr>
        <w:t>$C) Қабатҳои шағалпоравӣ гузошта мешаванд;</w:t>
      </w:r>
    </w:p>
    <w:p w:rsidR="005D08F0" w:rsidRPr="000738FF" w:rsidRDefault="005D08F0" w:rsidP="000738FF">
      <w:pPr>
        <w:rPr>
          <w:szCs w:val="28"/>
        </w:rPr>
      </w:pPr>
      <w:r w:rsidRPr="000738FF">
        <w:rPr>
          <w:szCs w:val="28"/>
        </w:rPr>
        <w:t>$D) Аз болои қабати асфалт муми тафсон рехта шуда;</w:t>
      </w:r>
    </w:p>
    <w:p w:rsidR="005D08F0" w:rsidRPr="000738FF" w:rsidRDefault="005D08F0" w:rsidP="000738FF">
      <w:pPr>
        <w:rPr>
          <w:szCs w:val="28"/>
        </w:rPr>
      </w:pPr>
      <w:r w:rsidRPr="000738FF">
        <w:rPr>
          <w:szCs w:val="28"/>
        </w:rPr>
        <w:t>$E) Барои зиёдкунии хусусияти обгузарони ба он асбест илова карда мешавад;</w:t>
      </w:r>
    </w:p>
    <w:p w:rsidR="005D08F0" w:rsidRPr="000738FF" w:rsidRDefault="005D08F0" w:rsidP="000738FF">
      <w:pPr>
        <w:rPr>
          <w:szCs w:val="28"/>
        </w:rPr>
      </w:pPr>
      <w:r w:rsidRPr="000738FF">
        <w:rPr>
          <w:szCs w:val="28"/>
        </w:rPr>
        <w:t>@50.</w:t>
      </w:r>
    </w:p>
    <w:p w:rsidR="005D08F0" w:rsidRPr="000738FF" w:rsidRDefault="005D08F0" w:rsidP="000738FF">
      <w:pPr>
        <w:rPr>
          <w:szCs w:val="28"/>
        </w:rPr>
      </w:pPr>
      <w:r w:rsidRPr="000738FF">
        <w:rPr>
          <w:szCs w:val="28"/>
        </w:rPr>
        <w:t>Пушиши пардагии канал чист?</w:t>
      </w:r>
    </w:p>
    <w:p w:rsidR="005D08F0" w:rsidRPr="000738FF" w:rsidRDefault="005D08F0" w:rsidP="000738FF">
      <w:pPr>
        <w:rPr>
          <w:szCs w:val="28"/>
        </w:rPr>
      </w:pPr>
      <w:r w:rsidRPr="000738FF">
        <w:rPr>
          <w:szCs w:val="28"/>
        </w:rPr>
        <w:t>$A) Аз пардаҳои полиэтиленӣ ва поливинилхлоридӣ дар каналҳо ваҳавзаҳо новобаста аз навъи хоки таркибдиҳандаи пеши онҳо истифода мешаванд, ки аз ҷиҳати иқтисодӣ мақсаднок аст;</w:t>
      </w:r>
    </w:p>
    <w:p w:rsidR="005D08F0" w:rsidRPr="000738FF" w:rsidRDefault="005D08F0" w:rsidP="000738FF">
      <w:pPr>
        <w:rPr>
          <w:szCs w:val="28"/>
        </w:rPr>
      </w:pPr>
      <w:r w:rsidRPr="000738FF">
        <w:rPr>
          <w:szCs w:val="28"/>
        </w:rPr>
        <w:t>$B) Аз пардаҳои полиэтиленӣ ва поливинилхлоридӣ;</w:t>
      </w:r>
    </w:p>
    <w:p w:rsidR="005D08F0" w:rsidRPr="000738FF" w:rsidRDefault="005D08F0" w:rsidP="000738FF">
      <w:pPr>
        <w:rPr>
          <w:szCs w:val="28"/>
        </w:rPr>
      </w:pPr>
      <w:r w:rsidRPr="000738FF">
        <w:rPr>
          <w:szCs w:val="28"/>
        </w:rPr>
        <w:t>$C) Дар каналҳо ваҳавзаҳо новобаста аз навъи хоки таркибдиҳанда;</w:t>
      </w:r>
    </w:p>
    <w:p w:rsidR="005D08F0" w:rsidRPr="000738FF" w:rsidRDefault="005D08F0" w:rsidP="000738FF">
      <w:pPr>
        <w:rPr>
          <w:szCs w:val="28"/>
        </w:rPr>
      </w:pPr>
      <w:r w:rsidRPr="000738FF">
        <w:rPr>
          <w:szCs w:val="28"/>
        </w:rPr>
        <w:t>$D) Аз навъи хоки таркибдиҳандаи пеши онҳо истифода мешаванд;</w:t>
      </w:r>
    </w:p>
    <w:p w:rsidR="005D08F0" w:rsidRPr="000738FF" w:rsidRDefault="005D08F0" w:rsidP="000738FF">
      <w:pPr>
        <w:rPr>
          <w:szCs w:val="28"/>
        </w:rPr>
      </w:pPr>
      <w:r w:rsidRPr="000738FF">
        <w:rPr>
          <w:szCs w:val="28"/>
        </w:rPr>
        <w:t>$E) Аз ҷиҳати иқтисодӣ мақсаднок аст;</w:t>
      </w:r>
    </w:p>
    <w:p w:rsidR="005D08F0" w:rsidRPr="000738FF" w:rsidRDefault="005D08F0" w:rsidP="000738FF">
      <w:pPr>
        <w:rPr>
          <w:szCs w:val="28"/>
        </w:rPr>
      </w:pPr>
      <w:r w:rsidRPr="000738FF">
        <w:rPr>
          <w:szCs w:val="28"/>
        </w:rPr>
        <w:t>@51.</w:t>
      </w:r>
    </w:p>
    <w:p w:rsidR="005D08F0" w:rsidRPr="000738FF" w:rsidRDefault="005D08F0" w:rsidP="000738FF">
      <w:pPr>
        <w:rPr>
          <w:szCs w:val="28"/>
        </w:rPr>
      </w:pPr>
      <w:r w:rsidRPr="000738FF">
        <w:rPr>
          <w:szCs w:val="28"/>
        </w:rPr>
        <w:t>Пӯшишҳои сементии канал чист?</w:t>
      </w:r>
    </w:p>
    <w:p w:rsidR="005D08F0" w:rsidRPr="000738FF" w:rsidRDefault="005D08F0" w:rsidP="000738FF">
      <w:pPr>
        <w:rPr>
          <w:szCs w:val="28"/>
        </w:rPr>
      </w:pPr>
      <w:r w:rsidRPr="000738FF">
        <w:rPr>
          <w:szCs w:val="28"/>
        </w:rPr>
        <w:t>$A) Бештараҳамият ва таъминоти ёрирасон дошта;</w:t>
      </w:r>
    </w:p>
    <w:p w:rsidR="005D08F0" w:rsidRPr="000738FF" w:rsidRDefault="005D08F0" w:rsidP="000738FF">
      <w:pPr>
        <w:rPr>
          <w:szCs w:val="28"/>
        </w:rPr>
      </w:pPr>
      <w:r w:rsidRPr="000738FF">
        <w:rPr>
          <w:szCs w:val="28"/>
        </w:rPr>
        <w:t>$B) Бештар аҳамият ва таъминоти ёрирасон дошта аз руи тарзи иҷроиш ду навъи асосӣ мебошанд, пардозӣ (андовагӣ) ва тупӣ (торкретӣ), пушиши сементи барои баланд бардоштани қобилияти обгузаронии чунин пушишҳои асосии ба монанди масолеҳи бунёдии сангӣ, бетонӣ ва инчунин барои ҳамворсозии дағалии зери канал ва паҳлуҳои он ҳангоми бетонрезии дурушт истифода мебаранд;</w:t>
      </w:r>
    </w:p>
    <w:p w:rsidR="005D08F0" w:rsidRPr="000738FF" w:rsidRDefault="005D08F0" w:rsidP="000738FF">
      <w:pPr>
        <w:rPr>
          <w:szCs w:val="28"/>
        </w:rPr>
      </w:pPr>
      <w:r w:rsidRPr="000738FF">
        <w:rPr>
          <w:szCs w:val="28"/>
        </w:rPr>
        <w:t>$C) Аз руи тарзи иҷроиш ду навъи асосӣ мебошанд;</w:t>
      </w:r>
    </w:p>
    <w:p w:rsidR="005D08F0" w:rsidRPr="000738FF" w:rsidRDefault="005D08F0" w:rsidP="000738FF">
      <w:pPr>
        <w:rPr>
          <w:szCs w:val="28"/>
        </w:rPr>
      </w:pPr>
      <w:r w:rsidRPr="000738FF">
        <w:rPr>
          <w:szCs w:val="28"/>
        </w:rPr>
        <w:t>$D) Пардозӣ(андовагӣ) ва тупӣ (торкретӣ), пушиши сементи барои баланд бардоштани қобилияти обгузарони;</w:t>
      </w:r>
    </w:p>
    <w:p w:rsidR="005D08F0" w:rsidRPr="000738FF" w:rsidRDefault="005D08F0" w:rsidP="000738FF">
      <w:pPr>
        <w:rPr>
          <w:szCs w:val="28"/>
        </w:rPr>
      </w:pPr>
      <w:r w:rsidRPr="000738FF">
        <w:rPr>
          <w:szCs w:val="28"/>
        </w:rPr>
        <w:t>$E) Пушишҳои асосии ба монанди масолеҳи бунёдии сангӣ, бетонӣ ва инчунин барои ҳамворсозии дағалии зери канал ва паҳлуҳои он ҳангоми бетонрезии дурушт истифода мебаранд;</w:t>
      </w:r>
    </w:p>
    <w:p w:rsidR="005D08F0" w:rsidRPr="000738FF" w:rsidRDefault="005D08F0" w:rsidP="000738FF">
      <w:pPr>
        <w:rPr>
          <w:szCs w:val="28"/>
        </w:rPr>
      </w:pPr>
      <w:r w:rsidRPr="000738FF">
        <w:rPr>
          <w:szCs w:val="28"/>
        </w:rPr>
        <w:t>@52.</w:t>
      </w:r>
    </w:p>
    <w:p w:rsidR="005D08F0" w:rsidRPr="000738FF" w:rsidRDefault="005D08F0" w:rsidP="000738FF">
      <w:pPr>
        <w:rPr>
          <w:szCs w:val="28"/>
        </w:rPr>
      </w:pPr>
      <w:r w:rsidRPr="000738FF">
        <w:rPr>
          <w:szCs w:val="28"/>
        </w:rPr>
        <w:t>Таъсироти механикии об ба иншооти гидротехникӣ чи гуна зоҳир мегардад?</w:t>
      </w:r>
    </w:p>
    <w:p w:rsidR="005D08F0" w:rsidRPr="000738FF" w:rsidRDefault="005D08F0" w:rsidP="000738FF">
      <w:pPr>
        <w:rPr>
          <w:szCs w:val="28"/>
        </w:rPr>
      </w:pPr>
      <w:r w:rsidRPr="000738FF">
        <w:rPr>
          <w:szCs w:val="28"/>
        </w:rPr>
        <w:t>$A) Бо намуди фишори баланд;</w:t>
      </w:r>
    </w:p>
    <w:p w:rsidR="005D08F0" w:rsidRPr="000738FF" w:rsidRDefault="005D08F0" w:rsidP="000738FF">
      <w:pPr>
        <w:rPr>
          <w:szCs w:val="28"/>
        </w:rPr>
      </w:pPr>
      <w:r w:rsidRPr="000738FF">
        <w:rPr>
          <w:szCs w:val="28"/>
        </w:rPr>
        <w:t>$B) Бо намуди фишори паст;</w:t>
      </w:r>
    </w:p>
    <w:p w:rsidR="005D08F0" w:rsidRPr="000738FF" w:rsidRDefault="005D08F0" w:rsidP="000738FF">
      <w:pPr>
        <w:rPr>
          <w:szCs w:val="28"/>
        </w:rPr>
      </w:pPr>
      <w:r w:rsidRPr="000738FF">
        <w:rPr>
          <w:szCs w:val="28"/>
        </w:rPr>
        <w:t>$C) Бо намуди фишорҳои динамикӣ ва статикӣ;</w:t>
      </w:r>
    </w:p>
    <w:p w:rsidR="005D08F0" w:rsidRPr="000738FF" w:rsidRDefault="005D08F0" w:rsidP="000738FF">
      <w:pPr>
        <w:rPr>
          <w:szCs w:val="28"/>
        </w:rPr>
      </w:pPr>
      <w:r w:rsidRPr="000738FF">
        <w:rPr>
          <w:szCs w:val="28"/>
        </w:rPr>
        <w:t>$D) Бо намуди фишори миёна;</w:t>
      </w:r>
    </w:p>
    <w:p w:rsidR="005D08F0" w:rsidRPr="000738FF" w:rsidRDefault="005D08F0" w:rsidP="000738FF">
      <w:pPr>
        <w:rPr>
          <w:szCs w:val="28"/>
        </w:rPr>
      </w:pPr>
      <w:r w:rsidRPr="000738FF">
        <w:rPr>
          <w:szCs w:val="28"/>
        </w:rPr>
        <w:t>$E) Бо намуди фишори гидродинамикӣ;</w:t>
      </w:r>
    </w:p>
    <w:p w:rsidR="005D08F0" w:rsidRPr="000738FF" w:rsidRDefault="005D08F0" w:rsidP="000738FF">
      <w:pPr>
        <w:rPr>
          <w:szCs w:val="28"/>
        </w:rPr>
      </w:pPr>
      <w:r w:rsidRPr="000738FF">
        <w:rPr>
          <w:szCs w:val="28"/>
        </w:rPr>
        <w:t>@53.</w:t>
      </w:r>
    </w:p>
    <w:p w:rsidR="005D08F0" w:rsidRPr="000738FF" w:rsidRDefault="005D08F0" w:rsidP="000738FF">
      <w:pPr>
        <w:rPr>
          <w:szCs w:val="28"/>
        </w:rPr>
      </w:pPr>
      <w:r w:rsidRPr="000738FF">
        <w:rPr>
          <w:szCs w:val="28"/>
        </w:rPr>
        <w:t>Фишори статикӣба иншоот аз куҷо расонида мешавад?</w:t>
      </w:r>
    </w:p>
    <w:p w:rsidR="005D08F0" w:rsidRPr="000738FF" w:rsidRDefault="005D08F0" w:rsidP="000738FF">
      <w:pPr>
        <w:rPr>
          <w:szCs w:val="28"/>
        </w:rPr>
      </w:pPr>
      <w:r w:rsidRPr="000738FF">
        <w:rPr>
          <w:szCs w:val="28"/>
        </w:rPr>
        <w:t>$A) Фишори статикӣба иншоот аз тарафи хок ва обовардаҳои дар назди ондар мавсимҳои баҳору зимистон бо ҷараёни об овардашуда расонида мешавад;</w:t>
      </w:r>
    </w:p>
    <w:p w:rsidR="005D08F0" w:rsidRPr="000738FF" w:rsidRDefault="005D08F0" w:rsidP="000738FF">
      <w:pPr>
        <w:rPr>
          <w:szCs w:val="28"/>
        </w:rPr>
      </w:pPr>
      <w:r w:rsidRPr="000738FF">
        <w:rPr>
          <w:szCs w:val="28"/>
        </w:rPr>
        <w:t>$B) Фишори статикӣба иншоот ба воситаи мавҷ расонида мешавад;</w:t>
      </w:r>
    </w:p>
    <w:p w:rsidR="005D08F0" w:rsidRPr="000738FF" w:rsidRDefault="005D08F0" w:rsidP="000738FF">
      <w:pPr>
        <w:rPr>
          <w:szCs w:val="28"/>
        </w:rPr>
      </w:pPr>
      <w:r w:rsidRPr="000738FF">
        <w:rPr>
          <w:szCs w:val="28"/>
        </w:rPr>
        <w:t>$C) Фишори статикӣба иншоот ба воситаи шлюза мерасад;</w:t>
      </w:r>
    </w:p>
    <w:p w:rsidR="005D08F0" w:rsidRPr="000738FF" w:rsidRDefault="005D08F0" w:rsidP="000738FF">
      <w:pPr>
        <w:rPr>
          <w:szCs w:val="28"/>
        </w:rPr>
      </w:pPr>
      <w:r w:rsidRPr="000738FF">
        <w:rPr>
          <w:szCs w:val="28"/>
        </w:rPr>
        <w:t>$D) Фишори статикӣба иншоот бо ҷараёни об мешавад;</w:t>
      </w:r>
    </w:p>
    <w:p w:rsidR="005D08F0" w:rsidRPr="000738FF" w:rsidRDefault="005D08F0" w:rsidP="000738FF">
      <w:pPr>
        <w:rPr>
          <w:szCs w:val="28"/>
        </w:rPr>
      </w:pPr>
      <w:r w:rsidRPr="000738FF">
        <w:rPr>
          <w:szCs w:val="28"/>
        </w:rPr>
        <w:t>$E) Фишори статикӣба иншоот ба воситаи шамо мерасад;</w:t>
      </w:r>
    </w:p>
    <w:p w:rsidR="005D08F0" w:rsidRPr="000738FF" w:rsidRDefault="005D08F0" w:rsidP="000738FF">
      <w:pPr>
        <w:rPr>
          <w:szCs w:val="28"/>
        </w:rPr>
      </w:pPr>
      <w:r w:rsidRPr="000738FF">
        <w:rPr>
          <w:szCs w:val="28"/>
        </w:rPr>
        <w:t>@54.</w:t>
      </w:r>
    </w:p>
    <w:p w:rsidR="005D08F0" w:rsidRPr="000738FF" w:rsidRDefault="005D08F0" w:rsidP="000738FF">
      <w:pPr>
        <w:rPr>
          <w:szCs w:val="28"/>
        </w:rPr>
      </w:pPr>
      <w:r w:rsidRPr="000738FF">
        <w:rPr>
          <w:szCs w:val="28"/>
        </w:rPr>
        <w:t>Фишори гидродинамикӣ чих ел пайдо мешавад?</w:t>
      </w:r>
    </w:p>
    <w:p w:rsidR="005D08F0" w:rsidRPr="000738FF" w:rsidRDefault="005D08F0" w:rsidP="000738FF">
      <w:pPr>
        <w:rPr>
          <w:szCs w:val="28"/>
        </w:rPr>
      </w:pPr>
      <w:r w:rsidRPr="000738FF">
        <w:rPr>
          <w:szCs w:val="28"/>
        </w:rPr>
        <w:t>$A) Дар натиҷаи ҳаракати ҷараёни об мавҷҳои шамолию бодӣ ва зарбаҳои гидравликӣ пайдо мешаванд;</w:t>
      </w:r>
    </w:p>
    <w:p w:rsidR="005D08F0" w:rsidRPr="000738FF" w:rsidRDefault="005D08F0" w:rsidP="000738FF">
      <w:pPr>
        <w:rPr>
          <w:szCs w:val="28"/>
        </w:rPr>
      </w:pPr>
      <w:r w:rsidRPr="000738FF">
        <w:rPr>
          <w:szCs w:val="28"/>
        </w:rPr>
        <w:t>$B) Бо фаъолияти инсон;</w:t>
      </w:r>
    </w:p>
    <w:p w:rsidR="005D08F0" w:rsidRPr="000738FF" w:rsidRDefault="005D08F0" w:rsidP="000738FF">
      <w:pPr>
        <w:rPr>
          <w:szCs w:val="28"/>
        </w:rPr>
      </w:pPr>
      <w:r w:rsidRPr="000738FF">
        <w:rPr>
          <w:szCs w:val="28"/>
        </w:rPr>
        <w:t>$C) Бо воситаи таъсири механикӣ;</w:t>
      </w:r>
    </w:p>
    <w:p w:rsidR="005D08F0" w:rsidRPr="000738FF" w:rsidRDefault="005D08F0" w:rsidP="000738FF">
      <w:pPr>
        <w:rPr>
          <w:szCs w:val="28"/>
        </w:rPr>
      </w:pPr>
      <w:r w:rsidRPr="000738FF">
        <w:rPr>
          <w:szCs w:val="28"/>
        </w:rPr>
        <w:t>$D) Ба воситаи таъсири техникӣ;</w:t>
      </w:r>
    </w:p>
    <w:p w:rsidR="005D08F0" w:rsidRPr="000738FF" w:rsidRDefault="005D08F0" w:rsidP="000738FF">
      <w:pPr>
        <w:rPr>
          <w:szCs w:val="28"/>
        </w:rPr>
      </w:pPr>
      <w:r w:rsidRPr="000738FF">
        <w:rPr>
          <w:szCs w:val="28"/>
        </w:rPr>
        <w:t>$E) Ба воситаи таъсири табии;</w:t>
      </w:r>
    </w:p>
    <w:p w:rsidR="005D08F0" w:rsidRPr="000738FF" w:rsidRDefault="005D08F0" w:rsidP="000738FF">
      <w:pPr>
        <w:rPr>
          <w:szCs w:val="28"/>
        </w:rPr>
      </w:pPr>
      <w:r w:rsidRPr="000738FF">
        <w:rPr>
          <w:szCs w:val="28"/>
        </w:rPr>
        <w:t>@55.</w:t>
      </w:r>
    </w:p>
    <w:p w:rsidR="005D08F0" w:rsidRPr="000738FF" w:rsidRDefault="005D08F0" w:rsidP="000738FF">
      <w:pPr>
        <w:rPr>
          <w:szCs w:val="28"/>
        </w:rPr>
      </w:pPr>
      <w:r w:rsidRPr="000738FF">
        <w:rPr>
          <w:szCs w:val="28"/>
        </w:rPr>
        <w:t>Таъсироти физикию химия дар иншооти гидротехникӣ чи гуна пайда мешаванд?</w:t>
      </w:r>
    </w:p>
    <w:p w:rsidR="005D08F0" w:rsidRPr="000738FF" w:rsidRDefault="005D08F0" w:rsidP="000738FF">
      <w:pPr>
        <w:rPr>
          <w:szCs w:val="28"/>
        </w:rPr>
      </w:pPr>
      <w:r w:rsidRPr="000738FF">
        <w:rPr>
          <w:szCs w:val="28"/>
        </w:rPr>
        <w:t>$A) Дар натиҷаи вайроншавии масолеҳи бунёдшудаи иншоотва ҷинсҳои асоси он пайдо мешавад;</w:t>
      </w:r>
    </w:p>
    <w:p w:rsidR="005D08F0" w:rsidRPr="000738FF" w:rsidRDefault="005D08F0" w:rsidP="000738FF">
      <w:pPr>
        <w:rPr>
          <w:szCs w:val="28"/>
        </w:rPr>
      </w:pPr>
      <w:r w:rsidRPr="000738FF">
        <w:rPr>
          <w:szCs w:val="28"/>
        </w:rPr>
        <w:t>$B) Дар натиҷаи ҳаракатҳои сунъӣ пайдо мешавад;</w:t>
      </w:r>
    </w:p>
    <w:p w:rsidR="005D08F0" w:rsidRPr="000738FF" w:rsidRDefault="005D08F0" w:rsidP="000738FF">
      <w:pPr>
        <w:rPr>
          <w:szCs w:val="28"/>
        </w:rPr>
      </w:pPr>
      <w:r w:rsidRPr="000738FF">
        <w:rPr>
          <w:szCs w:val="28"/>
        </w:rPr>
        <w:t>$C) Дар натиҷаи ҳаракати оби дарё;</w:t>
      </w:r>
    </w:p>
    <w:p w:rsidR="005D08F0" w:rsidRPr="000738FF" w:rsidRDefault="005D08F0" w:rsidP="000738FF">
      <w:pPr>
        <w:rPr>
          <w:szCs w:val="28"/>
        </w:rPr>
      </w:pPr>
      <w:r w:rsidRPr="000738FF">
        <w:rPr>
          <w:szCs w:val="28"/>
        </w:rPr>
        <w:t>$D) Бо таъсири обҳои зеризаминӣ;</w:t>
      </w:r>
    </w:p>
    <w:p w:rsidR="005D08F0" w:rsidRPr="000738FF" w:rsidRDefault="005D08F0" w:rsidP="000738FF">
      <w:pPr>
        <w:rPr>
          <w:szCs w:val="28"/>
        </w:rPr>
      </w:pPr>
      <w:r w:rsidRPr="000738FF">
        <w:rPr>
          <w:szCs w:val="28"/>
        </w:rPr>
        <w:t>$E) Бо таъсири обҳои сатҳӣ;</w:t>
      </w:r>
    </w:p>
    <w:p w:rsidR="005D08F0" w:rsidRPr="000738FF" w:rsidRDefault="005D08F0" w:rsidP="000738FF">
      <w:pPr>
        <w:rPr>
          <w:szCs w:val="28"/>
        </w:rPr>
      </w:pPr>
      <w:r w:rsidRPr="000738FF">
        <w:rPr>
          <w:szCs w:val="28"/>
        </w:rPr>
        <w:t>@56.</w:t>
      </w:r>
    </w:p>
    <w:p w:rsidR="005D08F0" w:rsidRPr="000738FF" w:rsidRDefault="005D08F0" w:rsidP="000738FF">
      <w:pPr>
        <w:rPr>
          <w:szCs w:val="28"/>
        </w:rPr>
      </w:pPr>
      <w:r w:rsidRPr="000738FF">
        <w:rPr>
          <w:szCs w:val="28"/>
        </w:rPr>
        <w:t>Сутунпояҳои металлӣ чи гуна аст?</w:t>
      </w:r>
    </w:p>
    <w:p w:rsidR="005D08F0" w:rsidRPr="000738FF" w:rsidRDefault="005D08F0" w:rsidP="000738FF">
      <w:pPr>
        <w:rPr>
          <w:szCs w:val="28"/>
        </w:rPr>
      </w:pPr>
      <w:r w:rsidRPr="000738FF">
        <w:rPr>
          <w:szCs w:val="28"/>
        </w:rPr>
        <w:t>$A) Лулаҳои дарози пулодӣ, ки диаметри аз 25- то 100 см ва калонтар истифода мешаванд;</w:t>
      </w:r>
    </w:p>
    <w:p w:rsidR="005D08F0" w:rsidRPr="000738FF" w:rsidRDefault="005D08F0" w:rsidP="000738FF">
      <w:pPr>
        <w:rPr>
          <w:szCs w:val="28"/>
        </w:rPr>
      </w:pPr>
      <w:r w:rsidRPr="000738FF">
        <w:rPr>
          <w:szCs w:val="28"/>
        </w:rPr>
        <w:t>$B) Лулаҳои борики оҳанин диаметри 20-25 см;</w:t>
      </w:r>
    </w:p>
    <w:p w:rsidR="005D08F0" w:rsidRPr="000738FF" w:rsidRDefault="005D08F0" w:rsidP="000738FF">
      <w:pPr>
        <w:rPr>
          <w:szCs w:val="28"/>
        </w:rPr>
      </w:pPr>
      <w:r w:rsidRPr="000738FF">
        <w:rPr>
          <w:szCs w:val="28"/>
        </w:rPr>
        <w:t>$C) Лулаҳои тунуки оҳанин диаметри 40-50 см;</w:t>
      </w:r>
    </w:p>
    <w:p w:rsidR="005D08F0" w:rsidRPr="000738FF" w:rsidRDefault="005D08F0" w:rsidP="000738FF">
      <w:pPr>
        <w:rPr>
          <w:szCs w:val="28"/>
        </w:rPr>
      </w:pPr>
      <w:r w:rsidRPr="000738FF">
        <w:rPr>
          <w:szCs w:val="28"/>
        </w:rPr>
        <w:t>$D) Лулаҳои на он қадар дароз диаметри 8-20см;</w:t>
      </w:r>
    </w:p>
    <w:p w:rsidR="005D08F0" w:rsidRPr="000738FF" w:rsidRDefault="005D08F0" w:rsidP="000738FF">
      <w:pPr>
        <w:rPr>
          <w:szCs w:val="28"/>
        </w:rPr>
      </w:pPr>
      <w:r w:rsidRPr="000738FF">
        <w:rPr>
          <w:szCs w:val="28"/>
        </w:rPr>
        <w:t>$E) Лулаи дарозии 5 м;</w:t>
      </w:r>
    </w:p>
    <w:p w:rsidR="005D08F0" w:rsidRPr="000738FF" w:rsidRDefault="005D08F0" w:rsidP="000738FF">
      <w:pPr>
        <w:rPr>
          <w:szCs w:val="28"/>
        </w:rPr>
      </w:pPr>
      <w:r w:rsidRPr="000738FF">
        <w:rPr>
          <w:szCs w:val="28"/>
        </w:rPr>
        <w:t>@57.</w:t>
      </w:r>
    </w:p>
    <w:p w:rsidR="005D08F0" w:rsidRPr="000738FF" w:rsidRDefault="005D08F0" w:rsidP="000738FF">
      <w:pPr>
        <w:rPr>
          <w:szCs w:val="28"/>
        </w:rPr>
      </w:pPr>
      <w:r w:rsidRPr="000738FF">
        <w:rPr>
          <w:szCs w:val="28"/>
        </w:rPr>
        <w:t>Ғафсии қабати пӯшишсатҳ дар қисми болоии канал ба чанд фоиз меафзояд?</w:t>
      </w:r>
    </w:p>
    <w:p w:rsidR="005D08F0" w:rsidRPr="000738FF" w:rsidRDefault="005D08F0" w:rsidP="000738FF">
      <w:pPr>
        <w:rPr>
          <w:szCs w:val="28"/>
        </w:rPr>
      </w:pPr>
      <w:r w:rsidRPr="000738FF">
        <w:rPr>
          <w:szCs w:val="28"/>
        </w:rPr>
        <w:t>$A) 20-30%;</w:t>
      </w:r>
    </w:p>
    <w:p w:rsidR="005D08F0" w:rsidRPr="000738FF" w:rsidRDefault="005D08F0" w:rsidP="000738FF">
      <w:pPr>
        <w:rPr>
          <w:szCs w:val="28"/>
        </w:rPr>
      </w:pPr>
      <w:r w:rsidRPr="000738FF">
        <w:rPr>
          <w:szCs w:val="28"/>
        </w:rPr>
        <w:t>$B) 35-50%;</w:t>
      </w:r>
    </w:p>
    <w:p w:rsidR="005D08F0" w:rsidRPr="000738FF" w:rsidRDefault="005D08F0" w:rsidP="000738FF">
      <w:pPr>
        <w:rPr>
          <w:szCs w:val="28"/>
        </w:rPr>
      </w:pPr>
      <w:r w:rsidRPr="000738FF">
        <w:rPr>
          <w:szCs w:val="28"/>
        </w:rPr>
        <w:t>$C) 50-70%;</w:t>
      </w:r>
    </w:p>
    <w:p w:rsidR="005D08F0" w:rsidRPr="000738FF" w:rsidRDefault="005D08F0" w:rsidP="000738FF">
      <w:pPr>
        <w:rPr>
          <w:szCs w:val="28"/>
        </w:rPr>
      </w:pPr>
      <w:r w:rsidRPr="000738FF">
        <w:rPr>
          <w:szCs w:val="28"/>
        </w:rPr>
        <w:t>$D) 25-28%;</w:t>
      </w:r>
    </w:p>
    <w:p w:rsidR="005D08F0" w:rsidRPr="000738FF" w:rsidRDefault="005D08F0" w:rsidP="000738FF">
      <w:pPr>
        <w:rPr>
          <w:szCs w:val="28"/>
        </w:rPr>
      </w:pPr>
      <w:r w:rsidRPr="000738FF">
        <w:rPr>
          <w:szCs w:val="28"/>
        </w:rPr>
        <w:t>$E) 10-15%;</w:t>
      </w:r>
    </w:p>
    <w:p w:rsidR="005D08F0" w:rsidRPr="000738FF" w:rsidRDefault="005D08F0" w:rsidP="000738FF">
      <w:pPr>
        <w:rPr>
          <w:szCs w:val="28"/>
        </w:rPr>
      </w:pPr>
      <w:r w:rsidRPr="000738FF">
        <w:rPr>
          <w:szCs w:val="28"/>
        </w:rPr>
        <w:t>@58.</w:t>
      </w:r>
    </w:p>
    <w:p w:rsidR="005D08F0" w:rsidRPr="000738FF" w:rsidRDefault="005D08F0" w:rsidP="000738FF">
      <w:pPr>
        <w:rPr>
          <w:szCs w:val="28"/>
        </w:rPr>
      </w:pPr>
      <w:r w:rsidRPr="000738FF">
        <w:rPr>
          <w:szCs w:val="28"/>
        </w:rPr>
        <w:t>Каналҳои ҷоришаванда чист?</w:t>
      </w:r>
    </w:p>
    <w:p w:rsidR="005D08F0" w:rsidRPr="000738FF" w:rsidRDefault="005D08F0" w:rsidP="000738FF">
      <w:pPr>
        <w:rPr>
          <w:szCs w:val="28"/>
        </w:rPr>
      </w:pPr>
      <w:r w:rsidRPr="000738FF">
        <w:rPr>
          <w:szCs w:val="28"/>
        </w:rPr>
        <w:t>$A) Каналҳои гидрогеологӣ;</w:t>
      </w:r>
    </w:p>
    <w:p w:rsidR="005D08F0" w:rsidRPr="000738FF" w:rsidRDefault="005D08F0" w:rsidP="000738FF">
      <w:pPr>
        <w:rPr>
          <w:szCs w:val="28"/>
        </w:rPr>
      </w:pPr>
      <w:r w:rsidRPr="000738FF">
        <w:rPr>
          <w:szCs w:val="28"/>
        </w:rPr>
        <w:t>$B) Каналҳои муҳандисӣ-геологӣмебошанд;</w:t>
      </w:r>
    </w:p>
    <w:p w:rsidR="005D08F0" w:rsidRPr="000738FF" w:rsidRDefault="005D08F0" w:rsidP="000738FF">
      <w:pPr>
        <w:rPr>
          <w:szCs w:val="28"/>
        </w:rPr>
      </w:pPr>
      <w:r w:rsidRPr="000738FF">
        <w:rPr>
          <w:szCs w:val="28"/>
        </w:rPr>
        <w:t>$C) Он каналҳое мебошанд, ки об аз манбаъ тавассути онҳо дар зери таъсири вазни худҷори мешаванд;</w:t>
      </w:r>
    </w:p>
    <w:p w:rsidR="005D08F0" w:rsidRPr="000738FF" w:rsidRDefault="005D08F0" w:rsidP="000738FF">
      <w:pPr>
        <w:rPr>
          <w:szCs w:val="28"/>
        </w:rPr>
      </w:pPr>
      <w:r w:rsidRPr="000738FF">
        <w:rPr>
          <w:szCs w:val="28"/>
        </w:rPr>
        <w:t>$D) Каналҳои гидромелиоративӣ;</w:t>
      </w:r>
    </w:p>
    <w:p w:rsidR="005D08F0" w:rsidRPr="000738FF" w:rsidRDefault="005D08F0" w:rsidP="000738FF">
      <w:pPr>
        <w:rPr>
          <w:szCs w:val="28"/>
        </w:rPr>
      </w:pPr>
      <w:r w:rsidRPr="000738FF">
        <w:rPr>
          <w:szCs w:val="28"/>
        </w:rPr>
        <w:t>$E) Иншоотҳои заҳбурӣ мебошанд;</w:t>
      </w:r>
    </w:p>
    <w:p w:rsidR="005D08F0" w:rsidRPr="000738FF" w:rsidRDefault="005D08F0" w:rsidP="000738FF">
      <w:pPr>
        <w:rPr>
          <w:szCs w:val="28"/>
        </w:rPr>
      </w:pPr>
      <w:r w:rsidRPr="000738FF">
        <w:rPr>
          <w:szCs w:val="28"/>
        </w:rPr>
        <w:t>@59.</w:t>
      </w:r>
    </w:p>
    <w:p w:rsidR="005D08F0" w:rsidRPr="000738FF" w:rsidRDefault="005D08F0" w:rsidP="000738FF">
      <w:pPr>
        <w:rPr>
          <w:szCs w:val="28"/>
        </w:rPr>
      </w:pPr>
      <w:r w:rsidRPr="000738FF">
        <w:rPr>
          <w:szCs w:val="28"/>
        </w:rPr>
        <w:t>Иншооти гидромелиоративӣ чист?</w:t>
      </w:r>
    </w:p>
    <w:p w:rsidR="005D08F0" w:rsidRPr="000738FF" w:rsidRDefault="005D08F0" w:rsidP="000738FF">
      <w:pPr>
        <w:rPr>
          <w:szCs w:val="28"/>
        </w:rPr>
      </w:pPr>
      <w:r w:rsidRPr="000738FF">
        <w:rPr>
          <w:szCs w:val="28"/>
        </w:rPr>
        <w:t>$A) Иншооти сарбандӣ мебошад;</w:t>
      </w:r>
    </w:p>
    <w:p w:rsidR="005D08F0" w:rsidRPr="000738FF" w:rsidRDefault="005D08F0" w:rsidP="000738FF">
      <w:pPr>
        <w:rPr>
          <w:szCs w:val="28"/>
        </w:rPr>
      </w:pPr>
      <w:r w:rsidRPr="000738FF">
        <w:rPr>
          <w:szCs w:val="28"/>
        </w:rPr>
        <w:t>$B) Иншооти садамавӣ мебошад;</w:t>
      </w:r>
    </w:p>
    <w:p w:rsidR="005D08F0" w:rsidRPr="000738FF" w:rsidRDefault="005D08F0" w:rsidP="000738FF">
      <w:pPr>
        <w:rPr>
          <w:szCs w:val="28"/>
        </w:rPr>
      </w:pPr>
      <w:r w:rsidRPr="000738FF">
        <w:rPr>
          <w:szCs w:val="28"/>
        </w:rPr>
        <w:t>$C) Иншооти такягоҳӣ мебошад;</w:t>
      </w:r>
    </w:p>
    <w:p w:rsidR="005D08F0" w:rsidRPr="000738FF" w:rsidRDefault="005D08F0" w:rsidP="000738FF">
      <w:pPr>
        <w:rPr>
          <w:szCs w:val="28"/>
        </w:rPr>
      </w:pPr>
      <w:r w:rsidRPr="000738FF">
        <w:rPr>
          <w:szCs w:val="28"/>
        </w:rPr>
        <w:t>$D) Иншоотҳои дар системаи обёрӣ зериобмонӣ ва хушконӣ бунёдшуда, танзимкунакҳо, таҳшинкунакҳо, обтақсимкунак, шабакаҳои обёрӣ, хушконӣ, заҳбурӣ, коллекторҳо, обченкунакҳо вағайра;</w:t>
      </w:r>
    </w:p>
    <w:p w:rsidR="005D08F0" w:rsidRPr="000738FF" w:rsidRDefault="005D08F0" w:rsidP="000738FF">
      <w:pPr>
        <w:rPr>
          <w:szCs w:val="28"/>
        </w:rPr>
      </w:pPr>
      <w:r w:rsidRPr="000738FF">
        <w:rPr>
          <w:szCs w:val="28"/>
        </w:rPr>
        <w:t>$E) Иншооти фишорнигоҳдоранда аст;</w:t>
      </w:r>
    </w:p>
    <w:p w:rsidR="005D08F0" w:rsidRPr="000738FF" w:rsidRDefault="005D08F0" w:rsidP="000738FF">
      <w:pPr>
        <w:rPr>
          <w:szCs w:val="28"/>
        </w:rPr>
      </w:pPr>
      <w:r w:rsidRPr="000738FF">
        <w:rPr>
          <w:szCs w:val="28"/>
        </w:rPr>
        <w:t>@60.</w:t>
      </w:r>
    </w:p>
    <w:p w:rsidR="005D08F0" w:rsidRPr="000738FF" w:rsidRDefault="005D08F0" w:rsidP="000738FF">
      <w:pPr>
        <w:rPr>
          <w:szCs w:val="28"/>
        </w:rPr>
      </w:pPr>
      <w:r w:rsidRPr="000738FF">
        <w:rPr>
          <w:szCs w:val="28"/>
        </w:rPr>
        <w:t>Иншоотҳои нақлиётӣ чист?</w:t>
      </w:r>
    </w:p>
    <w:p w:rsidR="005D08F0" w:rsidRPr="000738FF" w:rsidRDefault="005D08F0" w:rsidP="000738FF">
      <w:pPr>
        <w:rPr>
          <w:szCs w:val="28"/>
        </w:rPr>
      </w:pPr>
      <w:r w:rsidRPr="000738FF">
        <w:rPr>
          <w:szCs w:val="28"/>
        </w:rPr>
        <w:t>$A) Барои ҳаракати киштиҳо ва нақлиёти обӣ, интиқоли чуб, бандарҳо ва ғайра таъиншуда;</w:t>
      </w:r>
    </w:p>
    <w:p w:rsidR="005D08F0" w:rsidRPr="000738FF" w:rsidRDefault="005D08F0" w:rsidP="000738FF">
      <w:pPr>
        <w:rPr>
          <w:szCs w:val="28"/>
        </w:rPr>
      </w:pPr>
      <w:r w:rsidRPr="000738FF">
        <w:rPr>
          <w:szCs w:val="28"/>
        </w:rPr>
        <w:t>$B) Барои ҳаракати нақлиёт;</w:t>
      </w:r>
    </w:p>
    <w:p w:rsidR="005D08F0" w:rsidRPr="000738FF" w:rsidRDefault="005D08F0" w:rsidP="000738FF">
      <w:pPr>
        <w:rPr>
          <w:szCs w:val="28"/>
        </w:rPr>
      </w:pPr>
      <w:r w:rsidRPr="000738FF">
        <w:rPr>
          <w:szCs w:val="28"/>
        </w:rPr>
        <w:t>$C) Барои ҳаракати нақлиёти ҳавоӣ;</w:t>
      </w:r>
    </w:p>
    <w:p w:rsidR="005D08F0" w:rsidRPr="000738FF" w:rsidRDefault="005D08F0" w:rsidP="000738FF">
      <w:pPr>
        <w:rPr>
          <w:szCs w:val="28"/>
        </w:rPr>
      </w:pPr>
      <w:r w:rsidRPr="000738FF">
        <w:rPr>
          <w:szCs w:val="28"/>
        </w:rPr>
        <w:t>$D) Барои ҳаракати сабук;</w:t>
      </w:r>
    </w:p>
    <w:p w:rsidR="005D08F0" w:rsidRPr="000738FF" w:rsidRDefault="005D08F0" w:rsidP="000738FF">
      <w:pPr>
        <w:rPr>
          <w:szCs w:val="28"/>
        </w:rPr>
      </w:pPr>
      <w:r w:rsidRPr="000738FF">
        <w:rPr>
          <w:szCs w:val="28"/>
        </w:rPr>
        <w:t>$E) Барои ҳаракати нақлиёти вазнин;</w:t>
      </w:r>
    </w:p>
    <w:p w:rsidR="005D08F0" w:rsidRPr="000738FF" w:rsidRDefault="005D08F0" w:rsidP="000738FF">
      <w:pPr>
        <w:rPr>
          <w:szCs w:val="28"/>
        </w:rPr>
      </w:pPr>
      <w:r w:rsidRPr="000738FF">
        <w:rPr>
          <w:szCs w:val="28"/>
        </w:rPr>
        <w:t>@61.</w:t>
      </w:r>
    </w:p>
    <w:p w:rsidR="005D08F0" w:rsidRPr="000738FF" w:rsidRDefault="005D08F0" w:rsidP="000738FF">
      <w:pPr>
        <w:rPr>
          <w:szCs w:val="28"/>
        </w:rPr>
      </w:pPr>
      <w:r w:rsidRPr="000738FF">
        <w:rPr>
          <w:szCs w:val="28"/>
        </w:rPr>
        <w:t>Асоси иншоотчист?</w:t>
      </w:r>
    </w:p>
    <w:p w:rsidR="005D08F0" w:rsidRPr="000738FF" w:rsidRDefault="005D08F0" w:rsidP="000738FF">
      <w:pPr>
        <w:rPr>
          <w:szCs w:val="28"/>
        </w:rPr>
      </w:pPr>
      <w:r w:rsidRPr="000738FF">
        <w:rPr>
          <w:szCs w:val="28"/>
        </w:rPr>
        <w:t>$A) Қабати ҷинсҳои куҳие мебошад, ки бевосита сарбориро нигоҳ медорад;</w:t>
      </w:r>
    </w:p>
    <w:p w:rsidR="005D08F0" w:rsidRPr="000738FF" w:rsidRDefault="005D08F0" w:rsidP="000738FF">
      <w:pPr>
        <w:rPr>
          <w:szCs w:val="28"/>
        </w:rPr>
      </w:pPr>
      <w:r w:rsidRPr="000738FF">
        <w:rPr>
          <w:szCs w:val="28"/>
        </w:rPr>
        <w:t>$B) Қабати ҷинсҳои кӯҳие мебошад, ки бевосита сарбории аз иншооти бунёдшаванда вогузоршавандаро қабул менамояд;</w:t>
      </w:r>
    </w:p>
    <w:p w:rsidR="005D08F0" w:rsidRPr="000738FF" w:rsidRDefault="005D08F0" w:rsidP="000738FF">
      <w:pPr>
        <w:rPr>
          <w:szCs w:val="28"/>
        </w:rPr>
      </w:pPr>
      <w:r w:rsidRPr="000738FF">
        <w:rPr>
          <w:szCs w:val="28"/>
        </w:rPr>
        <w:t>$C) Қабати ҷинсҳои куҳие, мебошад, ки устувории ҷинсҳои кӯҳиро нигоҳ медорад;</w:t>
      </w:r>
    </w:p>
    <w:p w:rsidR="005D08F0" w:rsidRPr="000738FF" w:rsidRDefault="005D08F0" w:rsidP="000738FF">
      <w:pPr>
        <w:rPr>
          <w:szCs w:val="28"/>
        </w:rPr>
      </w:pPr>
      <w:r w:rsidRPr="000738FF">
        <w:rPr>
          <w:szCs w:val="28"/>
        </w:rPr>
        <w:t>$D) Қабати ҷинсҳои куҳие, мебошад, ки мустаҳкамии онҳоро нигоҳ медорад;</w:t>
      </w:r>
    </w:p>
    <w:p w:rsidR="005D08F0" w:rsidRPr="000738FF" w:rsidRDefault="005D08F0" w:rsidP="000738FF">
      <w:pPr>
        <w:rPr>
          <w:szCs w:val="28"/>
        </w:rPr>
      </w:pPr>
      <w:r w:rsidRPr="000738FF">
        <w:rPr>
          <w:szCs w:val="28"/>
        </w:rPr>
        <w:t>$E) Қабати ҷинсҳои куҳие, мебошад, ки суст мебошанд;</w:t>
      </w:r>
    </w:p>
    <w:p w:rsidR="005D08F0" w:rsidRPr="000738FF" w:rsidRDefault="005D08F0" w:rsidP="000738FF">
      <w:pPr>
        <w:rPr>
          <w:szCs w:val="28"/>
        </w:rPr>
      </w:pPr>
      <w:r w:rsidRPr="000738FF">
        <w:rPr>
          <w:szCs w:val="28"/>
        </w:rPr>
        <w:t>@62.</w:t>
      </w:r>
    </w:p>
    <w:p w:rsidR="005D08F0" w:rsidRPr="000738FF" w:rsidRDefault="005D08F0" w:rsidP="000738FF">
      <w:pPr>
        <w:rPr>
          <w:szCs w:val="28"/>
        </w:rPr>
      </w:pPr>
      <w:r w:rsidRPr="000738FF">
        <w:rPr>
          <w:szCs w:val="28"/>
        </w:rPr>
        <w:t>Асоси сунъӣ чист?</w:t>
      </w:r>
    </w:p>
    <w:p w:rsidR="005D08F0" w:rsidRPr="000738FF" w:rsidRDefault="005D08F0" w:rsidP="000738FF">
      <w:pPr>
        <w:rPr>
          <w:szCs w:val="28"/>
        </w:rPr>
      </w:pPr>
      <w:r w:rsidRPr="000738FF">
        <w:rPr>
          <w:szCs w:val="28"/>
        </w:rPr>
        <w:t>$A) Дар он ҳолатест, ки агар ҷинсҳоидар болои онҳо иншоот бунёдшаванда барои қабули сарбории вогузоршаванда дар ҳолати табии ғайри қобили қабул мебошанд;</w:t>
      </w:r>
    </w:p>
    <w:p w:rsidR="005D08F0" w:rsidRPr="000738FF" w:rsidRDefault="005D08F0" w:rsidP="000738FF">
      <w:pPr>
        <w:rPr>
          <w:szCs w:val="28"/>
        </w:rPr>
      </w:pPr>
      <w:r w:rsidRPr="000738FF">
        <w:rPr>
          <w:szCs w:val="28"/>
        </w:rPr>
        <w:t>$B) Барои қабули сарбории вогузоршаванда дар ҳолати табии нодуруст мебошанд;</w:t>
      </w:r>
    </w:p>
    <w:p w:rsidR="005D08F0" w:rsidRPr="000738FF" w:rsidRDefault="005D08F0" w:rsidP="000738FF">
      <w:pPr>
        <w:rPr>
          <w:szCs w:val="28"/>
        </w:rPr>
      </w:pPr>
      <w:r w:rsidRPr="000738FF">
        <w:rPr>
          <w:szCs w:val="28"/>
        </w:rPr>
        <w:t>$C) Барои қабули сарбории вогузоршаванда дар ҳолати табии қобили қабул мебошанд;</w:t>
      </w:r>
    </w:p>
    <w:p w:rsidR="005D08F0" w:rsidRPr="000738FF" w:rsidRDefault="005D08F0" w:rsidP="000738FF">
      <w:pPr>
        <w:rPr>
          <w:szCs w:val="28"/>
        </w:rPr>
      </w:pPr>
      <w:r w:rsidRPr="000738FF">
        <w:rPr>
          <w:szCs w:val="28"/>
        </w:rPr>
        <w:t>$D) Барои қабули сарбории вогузоршаванда дар ҳолати табии ва сунъӣғайри қобили қабул мебошанд;</w:t>
      </w:r>
    </w:p>
    <w:p w:rsidR="005D08F0" w:rsidRPr="000738FF" w:rsidRDefault="005D08F0" w:rsidP="000738FF">
      <w:pPr>
        <w:rPr>
          <w:szCs w:val="28"/>
        </w:rPr>
      </w:pPr>
      <w:r w:rsidRPr="000738FF">
        <w:rPr>
          <w:szCs w:val="28"/>
        </w:rPr>
        <w:t>$E) Барои қабули сарбории вогузоршаванда дар ҳолати табии ва сунъӣ ё ҳар ду ҳолат ғайри қобили қабул мебошанд;</w:t>
      </w:r>
    </w:p>
    <w:p w:rsidR="005D08F0" w:rsidRPr="000738FF" w:rsidRDefault="005D08F0" w:rsidP="000738FF">
      <w:pPr>
        <w:rPr>
          <w:szCs w:val="28"/>
        </w:rPr>
      </w:pPr>
      <w:r w:rsidRPr="000738FF">
        <w:rPr>
          <w:szCs w:val="28"/>
        </w:rPr>
        <w:t>@63.</w:t>
      </w:r>
    </w:p>
    <w:p w:rsidR="005D08F0" w:rsidRPr="000738FF" w:rsidRDefault="005D08F0" w:rsidP="000738FF">
      <w:pPr>
        <w:rPr>
          <w:szCs w:val="28"/>
        </w:rPr>
      </w:pPr>
      <w:r w:rsidRPr="000738FF">
        <w:rPr>
          <w:szCs w:val="28"/>
        </w:rPr>
        <w:t>Иншоотҳои гидротехникӣ чист?</w:t>
      </w:r>
    </w:p>
    <w:p w:rsidR="005D08F0" w:rsidRPr="000738FF" w:rsidRDefault="005D08F0" w:rsidP="000738FF">
      <w:pPr>
        <w:rPr>
          <w:szCs w:val="28"/>
        </w:rPr>
      </w:pPr>
      <w:r w:rsidRPr="000738FF">
        <w:rPr>
          <w:szCs w:val="28"/>
        </w:rPr>
        <w:t>$A) Иншоотҳое, ки дар соҳаҳои гуногуни хоҷагии об истифода мешаванд;</w:t>
      </w:r>
    </w:p>
    <w:p w:rsidR="005D08F0" w:rsidRPr="000738FF" w:rsidRDefault="005D08F0" w:rsidP="000738FF">
      <w:pPr>
        <w:rPr>
          <w:szCs w:val="28"/>
        </w:rPr>
      </w:pPr>
      <w:r w:rsidRPr="000738FF">
        <w:rPr>
          <w:szCs w:val="28"/>
        </w:rPr>
        <w:t>$B) Иншоотҳои муҳандисӣ, таҷҳизот ва дастгоҳҳое, к ибо ёрии онҳочорабиниҳо оид ба истифодабарии захираҳои обӣ ва инчунин Мубориза бар зидди таъсироти зарарноки об амалӣ мешаванд;</w:t>
      </w:r>
    </w:p>
    <w:p w:rsidR="005D08F0" w:rsidRPr="000738FF" w:rsidRDefault="005D08F0" w:rsidP="000738FF">
      <w:pPr>
        <w:rPr>
          <w:szCs w:val="28"/>
        </w:rPr>
      </w:pPr>
      <w:r w:rsidRPr="000738FF">
        <w:rPr>
          <w:szCs w:val="28"/>
        </w:rPr>
        <w:t>$C) Иншоотҳое, ки дар соҳаи моҳипарварӣ истифода мешаванд;</w:t>
      </w:r>
    </w:p>
    <w:p w:rsidR="005D08F0" w:rsidRPr="000738FF" w:rsidRDefault="005D08F0" w:rsidP="000738FF">
      <w:pPr>
        <w:rPr>
          <w:szCs w:val="28"/>
        </w:rPr>
      </w:pPr>
      <w:r w:rsidRPr="000738FF">
        <w:rPr>
          <w:szCs w:val="28"/>
        </w:rPr>
        <w:t>$D) Иншоотҳое, ки дар соҳаи нақлиёт истифода мешаванд;</w:t>
      </w:r>
    </w:p>
    <w:p w:rsidR="005D08F0" w:rsidRPr="000738FF" w:rsidRDefault="005D08F0" w:rsidP="000738FF">
      <w:pPr>
        <w:rPr>
          <w:szCs w:val="28"/>
        </w:rPr>
      </w:pPr>
      <w:r w:rsidRPr="000738FF">
        <w:rPr>
          <w:szCs w:val="28"/>
        </w:rPr>
        <w:t>$E) Иншоотҳое, ки дар соҳаи туризм истифода мешаванд;</w:t>
      </w:r>
    </w:p>
    <w:p w:rsidR="005D08F0" w:rsidRPr="000738FF" w:rsidRDefault="005D08F0" w:rsidP="000738FF">
      <w:pPr>
        <w:rPr>
          <w:szCs w:val="28"/>
        </w:rPr>
      </w:pPr>
      <w:r w:rsidRPr="000738FF">
        <w:rPr>
          <w:szCs w:val="28"/>
        </w:rPr>
        <w:t>@64.</w:t>
      </w:r>
    </w:p>
    <w:p w:rsidR="005D08F0" w:rsidRPr="000738FF" w:rsidRDefault="005D08F0" w:rsidP="000738FF">
      <w:pPr>
        <w:rPr>
          <w:szCs w:val="28"/>
        </w:rPr>
      </w:pPr>
      <w:r w:rsidRPr="000738FF">
        <w:rPr>
          <w:szCs w:val="28"/>
        </w:rPr>
        <w:t>Иншооти обҷамъкунанда чист?</w:t>
      </w:r>
    </w:p>
    <w:p w:rsidR="005D08F0" w:rsidRPr="000738FF" w:rsidRDefault="005D08F0" w:rsidP="000738FF">
      <w:pPr>
        <w:rPr>
          <w:szCs w:val="28"/>
        </w:rPr>
      </w:pPr>
      <w:r w:rsidRPr="000738FF">
        <w:rPr>
          <w:szCs w:val="28"/>
        </w:rPr>
        <w:t>$A) Барои обтаъминкунии соҳаҳои хоҷагии халқ таъиншуда мебошад;</w:t>
      </w:r>
    </w:p>
    <w:p w:rsidR="005D08F0" w:rsidRPr="000738FF" w:rsidRDefault="005D08F0" w:rsidP="000738FF">
      <w:pPr>
        <w:rPr>
          <w:szCs w:val="28"/>
        </w:rPr>
      </w:pPr>
      <w:r w:rsidRPr="000738FF">
        <w:rPr>
          <w:szCs w:val="28"/>
        </w:rPr>
        <w:t>$B) Иншоотҳои танзикунанда мебошад;</w:t>
      </w:r>
    </w:p>
    <w:p w:rsidR="005D08F0" w:rsidRPr="000738FF" w:rsidRDefault="005D08F0" w:rsidP="000738FF">
      <w:pPr>
        <w:rPr>
          <w:szCs w:val="28"/>
        </w:rPr>
      </w:pPr>
      <w:r w:rsidRPr="000738FF">
        <w:rPr>
          <w:szCs w:val="28"/>
        </w:rPr>
        <w:t>$C) Иншооти обпарто мебошад;</w:t>
      </w:r>
    </w:p>
    <w:p w:rsidR="005D08F0" w:rsidRPr="000738FF" w:rsidRDefault="005D08F0" w:rsidP="000738FF">
      <w:pPr>
        <w:rPr>
          <w:szCs w:val="28"/>
        </w:rPr>
      </w:pPr>
      <w:r w:rsidRPr="000738FF">
        <w:rPr>
          <w:szCs w:val="28"/>
        </w:rPr>
        <w:t>$D) Иншооти сунъӣ мебошад;</w:t>
      </w:r>
    </w:p>
    <w:p w:rsidR="005D08F0" w:rsidRPr="000738FF" w:rsidRDefault="005D08F0" w:rsidP="000738FF">
      <w:pPr>
        <w:rPr>
          <w:szCs w:val="28"/>
        </w:rPr>
      </w:pPr>
      <w:r w:rsidRPr="000738FF">
        <w:rPr>
          <w:szCs w:val="28"/>
        </w:rPr>
        <w:t>$E) Иншооти барқӣ мебошад;</w:t>
      </w:r>
    </w:p>
    <w:p w:rsidR="005D08F0" w:rsidRPr="000738FF" w:rsidRDefault="005D08F0" w:rsidP="000738FF">
      <w:pPr>
        <w:rPr>
          <w:szCs w:val="28"/>
        </w:rPr>
      </w:pPr>
      <w:r w:rsidRPr="000738FF">
        <w:rPr>
          <w:szCs w:val="28"/>
        </w:rPr>
        <w:t>@65.</w:t>
      </w:r>
    </w:p>
    <w:p w:rsidR="005D08F0" w:rsidRPr="000738FF" w:rsidRDefault="005D08F0" w:rsidP="000738FF">
      <w:pPr>
        <w:rPr>
          <w:szCs w:val="28"/>
        </w:rPr>
      </w:pPr>
      <w:r w:rsidRPr="000738FF">
        <w:rPr>
          <w:szCs w:val="28"/>
        </w:rPr>
        <w:t>Иншооти канализатсионӣ чист?</w:t>
      </w:r>
    </w:p>
    <w:p w:rsidR="005D08F0" w:rsidRPr="000738FF" w:rsidRDefault="005D08F0" w:rsidP="000738FF">
      <w:pPr>
        <w:rPr>
          <w:szCs w:val="28"/>
        </w:rPr>
      </w:pPr>
      <w:r w:rsidRPr="000738FF">
        <w:rPr>
          <w:szCs w:val="28"/>
        </w:rPr>
        <w:t>$A) Иншоотҳои обтаъминкунии соҳаи чорводорӣ;</w:t>
      </w:r>
    </w:p>
    <w:p w:rsidR="005D08F0" w:rsidRPr="000738FF" w:rsidRDefault="005D08F0" w:rsidP="000738FF">
      <w:pPr>
        <w:rPr>
          <w:szCs w:val="28"/>
        </w:rPr>
      </w:pPr>
      <w:r w:rsidRPr="000738FF">
        <w:rPr>
          <w:szCs w:val="28"/>
        </w:rPr>
        <w:t>$B) Иншоотҳои соҳаи хоҷагии об;</w:t>
      </w:r>
    </w:p>
    <w:p w:rsidR="005D08F0" w:rsidRPr="000738FF" w:rsidRDefault="005D08F0" w:rsidP="000738FF">
      <w:pPr>
        <w:rPr>
          <w:szCs w:val="28"/>
        </w:rPr>
      </w:pPr>
      <w:r w:rsidRPr="000738FF">
        <w:rPr>
          <w:szCs w:val="28"/>
        </w:rPr>
        <w:t>$C) Иншоотҳои соҳаи обёрӣ;</w:t>
      </w:r>
    </w:p>
    <w:p w:rsidR="005D08F0" w:rsidRPr="000738FF" w:rsidRDefault="005D08F0" w:rsidP="000738FF">
      <w:pPr>
        <w:rPr>
          <w:szCs w:val="28"/>
        </w:rPr>
      </w:pPr>
      <w:r w:rsidRPr="000738FF">
        <w:rPr>
          <w:szCs w:val="28"/>
        </w:rPr>
        <w:t>$D) Иншооти соҳаи мелиоратсия;</w:t>
      </w:r>
    </w:p>
    <w:p w:rsidR="005D08F0" w:rsidRPr="000738FF" w:rsidRDefault="005D08F0" w:rsidP="000738FF">
      <w:pPr>
        <w:rPr>
          <w:szCs w:val="28"/>
        </w:rPr>
      </w:pPr>
      <w:r w:rsidRPr="000738FF">
        <w:rPr>
          <w:szCs w:val="28"/>
        </w:rPr>
        <w:t>$E) Иншоотҳое, ки бо ёрии онҳо обтаъминкунии шаҳрҳо ва нуқтаҳои аҳолинишинба роҳ монда шуда, инчунинба мавзеъи муайяншуда бурдани обҳои истифодашудаи рузғорӣ таъин шудаанд;</w:t>
      </w:r>
    </w:p>
    <w:p w:rsidR="005D08F0" w:rsidRPr="000738FF" w:rsidRDefault="005D08F0" w:rsidP="000738FF">
      <w:pPr>
        <w:rPr>
          <w:szCs w:val="28"/>
        </w:rPr>
      </w:pPr>
      <w:r w:rsidRPr="000738FF">
        <w:rPr>
          <w:szCs w:val="28"/>
        </w:rPr>
        <w:t>@66.</w:t>
      </w:r>
    </w:p>
    <w:p w:rsidR="005D08F0" w:rsidRPr="000738FF" w:rsidRDefault="005D08F0" w:rsidP="000738FF">
      <w:pPr>
        <w:rPr>
          <w:szCs w:val="28"/>
        </w:rPr>
      </w:pPr>
      <w:r w:rsidRPr="000738FF">
        <w:rPr>
          <w:szCs w:val="28"/>
        </w:rPr>
        <w:t>Каналҳои хушконӣ чист?</w:t>
      </w:r>
    </w:p>
    <w:p w:rsidR="005D08F0" w:rsidRPr="000738FF" w:rsidRDefault="005D08F0" w:rsidP="000738FF">
      <w:pPr>
        <w:rPr>
          <w:szCs w:val="28"/>
        </w:rPr>
      </w:pPr>
      <w:r w:rsidRPr="000738FF">
        <w:rPr>
          <w:szCs w:val="28"/>
        </w:rPr>
        <w:t>$A) Дарчуқурии пастхамиҳои ҳудуди хушконидашаванда гузошта мешаванд, онҳо барои ҷамъсозии об аз шабакаи хушконӣ ва инчунин барои равонсозии об ба иншооти обҷамъкунӣ хизмат менамоянд;</w:t>
      </w:r>
    </w:p>
    <w:p w:rsidR="005D08F0" w:rsidRPr="000738FF" w:rsidRDefault="005D08F0" w:rsidP="000738FF">
      <w:pPr>
        <w:rPr>
          <w:szCs w:val="28"/>
        </w:rPr>
      </w:pPr>
      <w:r w:rsidRPr="000738FF">
        <w:rPr>
          <w:szCs w:val="28"/>
        </w:rPr>
        <w:t>$B) Пойгоҳҳои обкашӣ мебошанд;</w:t>
      </w:r>
    </w:p>
    <w:p w:rsidR="005D08F0" w:rsidRPr="000738FF" w:rsidRDefault="005D08F0" w:rsidP="000738FF">
      <w:pPr>
        <w:rPr>
          <w:szCs w:val="28"/>
        </w:rPr>
      </w:pPr>
      <w:r w:rsidRPr="000738FF">
        <w:rPr>
          <w:szCs w:val="28"/>
        </w:rPr>
        <w:t>$C) Иншооти обпарто мебошад;</w:t>
      </w:r>
    </w:p>
    <w:p w:rsidR="005D08F0" w:rsidRPr="000738FF" w:rsidRDefault="005D08F0" w:rsidP="000738FF">
      <w:pPr>
        <w:rPr>
          <w:szCs w:val="28"/>
        </w:rPr>
      </w:pPr>
      <w:r w:rsidRPr="000738FF">
        <w:rPr>
          <w:szCs w:val="28"/>
        </w:rPr>
        <w:t>$D) Иншооти зеризаминӣ аст;</w:t>
      </w:r>
    </w:p>
    <w:p w:rsidR="005D08F0" w:rsidRPr="000738FF" w:rsidRDefault="005D08F0" w:rsidP="000738FF">
      <w:pPr>
        <w:rPr>
          <w:szCs w:val="28"/>
        </w:rPr>
      </w:pPr>
      <w:r w:rsidRPr="000738FF">
        <w:rPr>
          <w:szCs w:val="28"/>
        </w:rPr>
        <w:t>$E) Иншооти НБО аст;</w:t>
      </w:r>
    </w:p>
    <w:p w:rsidR="005D08F0" w:rsidRPr="000738FF" w:rsidRDefault="005D08F0" w:rsidP="000738FF">
      <w:pPr>
        <w:rPr>
          <w:szCs w:val="28"/>
        </w:rPr>
      </w:pPr>
      <w:r w:rsidRPr="000738FF">
        <w:rPr>
          <w:szCs w:val="28"/>
        </w:rPr>
        <w:t>@67.</w:t>
      </w:r>
    </w:p>
    <w:p w:rsidR="005D08F0" w:rsidRPr="000738FF" w:rsidRDefault="005D08F0" w:rsidP="000738FF">
      <w:pPr>
        <w:rPr>
          <w:szCs w:val="28"/>
        </w:rPr>
      </w:pPr>
      <w:r w:rsidRPr="000738FF">
        <w:rPr>
          <w:szCs w:val="28"/>
        </w:rPr>
        <w:t>Мӯҳлати хизмати сутунпояҳои металлӣ чанд сол муайян шудааст?</w:t>
      </w:r>
    </w:p>
    <w:p w:rsidR="005D08F0" w:rsidRPr="000738FF" w:rsidRDefault="005D08F0" w:rsidP="000738FF">
      <w:pPr>
        <w:rPr>
          <w:szCs w:val="28"/>
        </w:rPr>
      </w:pPr>
      <w:r w:rsidRPr="000738FF">
        <w:rPr>
          <w:szCs w:val="28"/>
        </w:rPr>
        <w:t>$A) 35 сол;</w:t>
      </w:r>
    </w:p>
    <w:p w:rsidR="005D08F0" w:rsidRPr="000738FF" w:rsidRDefault="005D08F0" w:rsidP="000738FF">
      <w:pPr>
        <w:rPr>
          <w:szCs w:val="28"/>
        </w:rPr>
      </w:pPr>
      <w:r w:rsidRPr="000738FF">
        <w:rPr>
          <w:szCs w:val="28"/>
        </w:rPr>
        <w:t>$B) 50 сол;</w:t>
      </w:r>
    </w:p>
    <w:p w:rsidR="005D08F0" w:rsidRPr="000738FF" w:rsidRDefault="005D08F0" w:rsidP="000738FF">
      <w:pPr>
        <w:rPr>
          <w:szCs w:val="28"/>
        </w:rPr>
      </w:pPr>
      <w:r w:rsidRPr="000738FF">
        <w:rPr>
          <w:szCs w:val="28"/>
        </w:rPr>
        <w:t>$C) 70 сол;</w:t>
      </w:r>
    </w:p>
    <w:p w:rsidR="005D08F0" w:rsidRPr="000738FF" w:rsidRDefault="005D08F0" w:rsidP="000738FF">
      <w:pPr>
        <w:rPr>
          <w:szCs w:val="28"/>
        </w:rPr>
      </w:pPr>
      <w:r w:rsidRPr="000738FF">
        <w:rPr>
          <w:szCs w:val="28"/>
        </w:rPr>
        <w:t>$D) 100 сол;</w:t>
      </w:r>
    </w:p>
    <w:p w:rsidR="005D08F0" w:rsidRPr="000738FF" w:rsidRDefault="005D08F0" w:rsidP="000738FF">
      <w:pPr>
        <w:rPr>
          <w:szCs w:val="28"/>
        </w:rPr>
      </w:pPr>
      <w:r w:rsidRPr="000738FF">
        <w:rPr>
          <w:szCs w:val="28"/>
        </w:rPr>
        <w:t>$E) 120 сол;</w:t>
      </w:r>
    </w:p>
    <w:p w:rsidR="005D08F0" w:rsidRPr="000738FF" w:rsidRDefault="005D08F0" w:rsidP="000738FF">
      <w:pPr>
        <w:rPr>
          <w:szCs w:val="28"/>
        </w:rPr>
      </w:pPr>
      <w:r w:rsidRPr="000738FF">
        <w:rPr>
          <w:szCs w:val="28"/>
        </w:rPr>
        <w:t>@68.</w:t>
      </w:r>
    </w:p>
    <w:p w:rsidR="005D08F0" w:rsidRPr="000738FF" w:rsidRDefault="005D08F0" w:rsidP="000738FF">
      <w:pPr>
        <w:rPr>
          <w:szCs w:val="28"/>
        </w:rPr>
      </w:pPr>
      <w:r w:rsidRPr="000738FF">
        <w:rPr>
          <w:szCs w:val="28"/>
        </w:rPr>
        <w:t>Кунҷи моилхобии ҷинсҳои кӯҳӣ дар чоҳбун ба чанд баробар аст?</w:t>
      </w:r>
    </w:p>
    <w:p w:rsidR="005D08F0" w:rsidRPr="000738FF" w:rsidRDefault="005D08F0" w:rsidP="000738FF">
      <w:pPr>
        <w:rPr>
          <w:szCs w:val="28"/>
        </w:rPr>
      </w:pPr>
      <w:r w:rsidRPr="000738FF">
        <w:rPr>
          <w:szCs w:val="28"/>
        </w:rPr>
        <w:t>$A) 40-450;</w:t>
      </w:r>
    </w:p>
    <w:p w:rsidR="005D08F0" w:rsidRPr="000738FF" w:rsidRDefault="005D08F0" w:rsidP="000738FF">
      <w:pPr>
        <w:rPr>
          <w:szCs w:val="28"/>
        </w:rPr>
      </w:pPr>
      <w:r w:rsidRPr="000738FF">
        <w:rPr>
          <w:szCs w:val="28"/>
        </w:rPr>
        <w:t>$B) 20-50;</w:t>
      </w:r>
    </w:p>
    <w:p w:rsidR="005D08F0" w:rsidRPr="000738FF" w:rsidRDefault="005D08F0" w:rsidP="000738FF">
      <w:pPr>
        <w:rPr>
          <w:szCs w:val="28"/>
        </w:rPr>
      </w:pPr>
      <w:r w:rsidRPr="000738FF">
        <w:rPr>
          <w:szCs w:val="28"/>
        </w:rPr>
        <w:t>$C) 30-350;</w:t>
      </w:r>
    </w:p>
    <w:p w:rsidR="005D08F0" w:rsidRPr="000738FF" w:rsidRDefault="005D08F0" w:rsidP="000738FF">
      <w:pPr>
        <w:rPr>
          <w:szCs w:val="28"/>
        </w:rPr>
      </w:pPr>
      <w:r w:rsidRPr="000738FF">
        <w:rPr>
          <w:szCs w:val="28"/>
        </w:rPr>
        <w:t>$D) 60-650;</w:t>
      </w:r>
    </w:p>
    <w:p w:rsidR="005D08F0" w:rsidRPr="000738FF" w:rsidRDefault="005D08F0" w:rsidP="000738FF">
      <w:pPr>
        <w:rPr>
          <w:szCs w:val="28"/>
        </w:rPr>
      </w:pPr>
      <w:r w:rsidRPr="000738FF">
        <w:rPr>
          <w:szCs w:val="28"/>
        </w:rPr>
        <w:t>$E) 90-950;</w:t>
      </w:r>
    </w:p>
    <w:p w:rsidR="005D08F0" w:rsidRPr="000738FF" w:rsidRDefault="005D08F0" w:rsidP="000738FF">
      <w:pPr>
        <w:rPr>
          <w:szCs w:val="28"/>
        </w:rPr>
      </w:pPr>
      <w:r w:rsidRPr="000738FF">
        <w:rPr>
          <w:szCs w:val="28"/>
        </w:rPr>
        <w:t>@69.</w:t>
      </w:r>
    </w:p>
    <w:p w:rsidR="005D08F0" w:rsidRPr="000738FF" w:rsidRDefault="005D08F0" w:rsidP="000738FF">
      <w:pPr>
        <w:rPr>
          <w:szCs w:val="28"/>
        </w:rPr>
      </w:pPr>
      <w:r w:rsidRPr="000738FF">
        <w:rPr>
          <w:szCs w:val="28"/>
        </w:rPr>
        <w:t>Пушишҳои асфалтубетонии каналҳо чист?</w:t>
      </w:r>
    </w:p>
    <w:p w:rsidR="005D08F0" w:rsidRPr="000738FF" w:rsidRDefault="005D08F0" w:rsidP="000738FF">
      <w:pPr>
        <w:rPr>
          <w:szCs w:val="28"/>
        </w:rPr>
      </w:pPr>
      <w:r w:rsidRPr="000738FF">
        <w:rPr>
          <w:szCs w:val="28"/>
        </w:rPr>
        <w:t>$A) Ба намуди руйпуши асфалтидар зер ва канораи каналҳо аз рӯи қабатҳои шағалпоравӣ гузошта мешаванд, аз болои қабати асфалт муми тафсон рехта шуда барои зиёдкунии хусусияти обгузарони ба он асбест илова карда мешавад;</w:t>
      </w:r>
    </w:p>
    <w:p w:rsidR="005D08F0" w:rsidRPr="000738FF" w:rsidRDefault="005D08F0" w:rsidP="000738FF">
      <w:pPr>
        <w:rPr>
          <w:szCs w:val="28"/>
        </w:rPr>
      </w:pPr>
      <w:r w:rsidRPr="000738FF">
        <w:rPr>
          <w:szCs w:val="28"/>
        </w:rPr>
        <w:t>$B) Ба намуди руйпуши асфалтидар зер ва канораи каналҳо;</w:t>
      </w:r>
    </w:p>
    <w:p w:rsidR="005D08F0" w:rsidRPr="000738FF" w:rsidRDefault="005D08F0" w:rsidP="000738FF">
      <w:pPr>
        <w:rPr>
          <w:szCs w:val="28"/>
        </w:rPr>
      </w:pPr>
      <w:r w:rsidRPr="000738FF">
        <w:rPr>
          <w:szCs w:val="28"/>
        </w:rPr>
        <w:t>$C) Қабатҳои шағалпоравӣ гузошта мешаванд;</w:t>
      </w:r>
    </w:p>
    <w:p w:rsidR="005D08F0" w:rsidRPr="000738FF" w:rsidRDefault="005D08F0" w:rsidP="000738FF">
      <w:pPr>
        <w:rPr>
          <w:szCs w:val="28"/>
        </w:rPr>
      </w:pPr>
      <w:r w:rsidRPr="000738FF">
        <w:rPr>
          <w:szCs w:val="28"/>
        </w:rPr>
        <w:t>$D) Аз болои қабати асфалт муми тафсон рехта шуда;</w:t>
      </w:r>
    </w:p>
    <w:p w:rsidR="005D08F0" w:rsidRPr="000738FF" w:rsidRDefault="005D08F0" w:rsidP="000738FF">
      <w:pPr>
        <w:rPr>
          <w:szCs w:val="28"/>
        </w:rPr>
      </w:pPr>
      <w:r w:rsidRPr="000738FF">
        <w:rPr>
          <w:szCs w:val="28"/>
        </w:rPr>
        <w:t>$E) Барои зиёдкунии хусусияти обгузарони ба он асбест илова карда мешавад;</w:t>
      </w:r>
    </w:p>
    <w:p w:rsidR="005D08F0" w:rsidRPr="000738FF" w:rsidRDefault="005D08F0" w:rsidP="000738FF">
      <w:pPr>
        <w:rPr>
          <w:szCs w:val="28"/>
        </w:rPr>
      </w:pPr>
      <w:r w:rsidRPr="000738FF">
        <w:rPr>
          <w:szCs w:val="28"/>
        </w:rPr>
        <w:t>@70.</w:t>
      </w:r>
    </w:p>
    <w:p w:rsidR="005D08F0" w:rsidRPr="000738FF" w:rsidRDefault="005D08F0" w:rsidP="000738FF">
      <w:pPr>
        <w:rPr>
          <w:szCs w:val="28"/>
        </w:rPr>
      </w:pPr>
      <w:r w:rsidRPr="000738FF">
        <w:rPr>
          <w:szCs w:val="28"/>
        </w:rPr>
        <w:t>Асоси табии чист?</w:t>
      </w:r>
    </w:p>
    <w:p w:rsidR="005D08F0" w:rsidRPr="000738FF" w:rsidRDefault="005D08F0" w:rsidP="000738FF">
      <w:pPr>
        <w:rPr>
          <w:szCs w:val="28"/>
        </w:rPr>
      </w:pPr>
      <w:r w:rsidRPr="000738FF">
        <w:rPr>
          <w:szCs w:val="28"/>
        </w:rPr>
        <w:t>$A) Дар он ҳолатест, ки агар ҷинсҳоидар болои онҳо иншоот бунёдшаванда ба ягон намуди устуворсозӣ ва ё беҳсозии пешакӣ зарарат дошта бошанд;</w:t>
      </w:r>
    </w:p>
    <w:p w:rsidR="005D08F0" w:rsidRPr="000738FF" w:rsidRDefault="005D08F0" w:rsidP="000738FF">
      <w:pPr>
        <w:rPr>
          <w:szCs w:val="28"/>
        </w:rPr>
      </w:pPr>
      <w:r w:rsidRPr="000738FF">
        <w:rPr>
          <w:szCs w:val="28"/>
        </w:rPr>
        <w:t>$B) Дар он ҳолатест, ки агар ҷинсҳоидар болои онҳо иншоот бунёдшаванда ба ягон чорабинӣ эҳтиёҷ надошта бошад;</w:t>
      </w:r>
    </w:p>
    <w:p w:rsidR="005D08F0" w:rsidRPr="000738FF" w:rsidRDefault="005D08F0" w:rsidP="000738FF">
      <w:pPr>
        <w:rPr>
          <w:szCs w:val="28"/>
        </w:rPr>
      </w:pPr>
      <w:r w:rsidRPr="000738FF">
        <w:rPr>
          <w:szCs w:val="28"/>
        </w:rPr>
        <w:t>$C) Дар он ҳолатест, ки агар ҷинсҳоидар болои онҳо иншоот бунёдшаванда сахт бошанд;</w:t>
      </w:r>
    </w:p>
    <w:p w:rsidR="005D08F0" w:rsidRPr="000738FF" w:rsidRDefault="005D08F0" w:rsidP="000738FF">
      <w:pPr>
        <w:rPr>
          <w:szCs w:val="28"/>
        </w:rPr>
      </w:pPr>
      <w:r w:rsidRPr="000738FF">
        <w:rPr>
          <w:szCs w:val="28"/>
        </w:rPr>
        <w:t>$D) Дар он ҳолатест, ки агар ҷинсҳоидар болои онҳо иншоот бунёдшаванда ноустувор бошанд;</w:t>
      </w:r>
    </w:p>
    <w:p w:rsidR="005D08F0" w:rsidRPr="000738FF" w:rsidRDefault="005D08F0" w:rsidP="000738FF">
      <w:pPr>
        <w:rPr>
          <w:szCs w:val="28"/>
        </w:rPr>
      </w:pPr>
      <w:r w:rsidRPr="000738FF">
        <w:rPr>
          <w:szCs w:val="28"/>
        </w:rPr>
        <w:t>$E) Дар он ҳолатест, ки агар ҷинсҳоидар болои онҳо иншоот бунёдшаванда мулоим бошанд;</w:t>
      </w:r>
    </w:p>
    <w:p w:rsidR="005D08F0" w:rsidRPr="000738FF" w:rsidRDefault="005D08F0" w:rsidP="000738FF">
      <w:pPr>
        <w:rPr>
          <w:szCs w:val="28"/>
        </w:rPr>
      </w:pPr>
      <w:r w:rsidRPr="000738FF">
        <w:rPr>
          <w:szCs w:val="28"/>
        </w:rPr>
        <w:t>@71.</w:t>
      </w:r>
    </w:p>
    <w:p w:rsidR="005D08F0" w:rsidRPr="000738FF" w:rsidRDefault="005D08F0" w:rsidP="000738FF">
      <w:pPr>
        <w:rPr>
          <w:szCs w:val="28"/>
        </w:rPr>
      </w:pPr>
      <w:r w:rsidRPr="000738FF">
        <w:rPr>
          <w:szCs w:val="28"/>
        </w:rPr>
        <w:t>Таҳкурсии иншоот чист?</w:t>
      </w:r>
    </w:p>
    <w:p w:rsidR="005D08F0" w:rsidRPr="000738FF" w:rsidRDefault="005D08F0" w:rsidP="000738FF">
      <w:pPr>
        <w:rPr>
          <w:szCs w:val="28"/>
        </w:rPr>
      </w:pPr>
      <w:r w:rsidRPr="000738FF">
        <w:rPr>
          <w:szCs w:val="28"/>
        </w:rPr>
        <w:t>$A) Сохтори қисми поёнии иншоот мебошад;</w:t>
      </w:r>
    </w:p>
    <w:p w:rsidR="005D08F0" w:rsidRPr="000738FF" w:rsidRDefault="005D08F0" w:rsidP="000738FF">
      <w:pPr>
        <w:rPr>
          <w:szCs w:val="28"/>
        </w:rPr>
      </w:pPr>
      <w:r w:rsidRPr="000738FF">
        <w:rPr>
          <w:szCs w:val="28"/>
        </w:rPr>
        <w:t>$B) Элементи такягоҳи сохтмон аст;</w:t>
      </w:r>
    </w:p>
    <w:p w:rsidR="005D08F0" w:rsidRPr="000738FF" w:rsidRDefault="005D08F0" w:rsidP="000738FF">
      <w:pPr>
        <w:rPr>
          <w:szCs w:val="28"/>
        </w:rPr>
      </w:pPr>
      <w:r w:rsidRPr="000738FF">
        <w:rPr>
          <w:szCs w:val="28"/>
        </w:rPr>
        <w:t>$C) Сохтори қисми поёнииҷузъи такягоҳии иншоотро дар назар дорад. Онҳо барои гузаронидани сарбории иншоот ба асос хизмат менамоянд;</w:t>
      </w:r>
    </w:p>
    <w:p w:rsidR="005D08F0" w:rsidRPr="000738FF" w:rsidRDefault="005D08F0" w:rsidP="000738FF">
      <w:pPr>
        <w:rPr>
          <w:szCs w:val="28"/>
        </w:rPr>
      </w:pPr>
      <w:r w:rsidRPr="000738FF">
        <w:rPr>
          <w:szCs w:val="28"/>
        </w:rPr>
        <w:t>$D) Онҳо барои гузаронидани сарбории иншоот ба грунтҳо хизмат менамоянд;</w:t>
      </w:r>
    </w:p>
    <w:p w:rsidR="005D08F0" w:rsidRPr="000738FF" w:rsidRDefault="005D08F0" w:rsidP="000738FF">
      <w:pPr>
        <w:rPr>
          <w:szCs w:val="28"/>
        </w:rPr>
      </w:pPr>
      <w:r w:rsidRPr="000738FF">
        <w:rPr>
          <w:szCs w:val="28"/>
        </w:rPr>
        <w:t>$E) Онҳо барои гузаронидани сарбории иншоот ба такягоҳ хизмат менамоянд;</w:t>
      </w:r>
    </w:p>
    <w:p w:rsidR="005D08F0" w:rsidRPr="000738FF" w:rsidRDefault="005D08F0" w:rsidP="000738FF">
      <w:pPr>
        <w:rPr>
          <w:szCs w:val="28"/>
        </w:rPr>
      </w:pPr>
      <w:r w:rsidRPr="000738FF">
        <w:rPr>
          <w:szCs w:val="28"/>
        </w:rPr>
        <w:t>@72.</w:t>
      </w:r>
    </w:p>
    <w:p w:rsidR="005D08F0" w:rsidRPr="000738FF" w:rsidRDefault="005D08F0" w:rsidP="000738FF">
      <w:pPr>
        <w:rPr>
          <w:szCs w:val="28"/>
        </w:rPr>
      </w:pPr>
      <w:r w:rsidRPr="000738FF">
        <w:rPr>
          <w:szCs w:val="28"/>
        </w:rPr>
        <w:t>Иншооти обфишор чист?</w:t>
      </w:r>
    </w:p>
    <w:p w:rsidR="005D08F0" w:rsidRPr="000738FF" w:rsidRDefault="005D08F0" w:rsidP="000738FF">
      <w:pPr>
        <w:rPr>
          <w:szCs w:val="28"/>
        </w:rPr>
      </w:pPr>
      <w:r w:rsidRPr="000738FF">
        <w:rPr>
          <w:szCs w:val="28"/>
        </w:rPr>
        <w:t>$A) Иншооти созанда ва нигоҳдорандаи фишорбандҳо ва сарбандҳои кулҳо, дарёҳо, каналҳо, иншоотҳои бандсозандаи маҷроҳҳои таби ива сунъӣ, иншоотҳои назди неругоҳҳои барқии обӣ, нуқтаҳои обкашӣ ва ғайра;</w:t>
      </w:r>
    </w:p>
    <w:p w:rsidR="005D08F0" w:rsidRPr="000738FF" w:rsidRDefault="005D08F0" w:rsidP="000738FF">
      <w:pPr>
        <w:rPr>
          <w:szCs w:val="28"/>
        </w:rPr>
      </w:pPr>
      <w:r w:rsidRPr="000738FF">
        <w:rPr>
          <w:szCs w:val="28"/>
        </w:rPr>
        <w:t>$B) Иншооти таъиноти умумӣ мебошад;</w:t>
      </w:r>
    </w:p>
    <w:p w:rsidR="005D08F0" w:rsidRPr="000738FF" w:rsidRDefault="005D08F0" w:rsidP="000738FF">
      <w:pPr>
        <w:rPr>
          <w:szCs w:val="28"/>
        </w:rPr>
      </w:pPr>
      <w:r w:rsidRPr="000738FF">
        <w:rPr>
          <w:szCs w:val="28"/>
        </w:rPr>
        <w:t>$C) Иншооти таъиноти махсус мебошад;</w:t>
      </w:r>
    </w:p>
    <w:p w:rsidR="005D08F0" w:rsidRPr="000738FF" w:rsidRDefault="005D08F0" w:rsidP="000738FF">
      <w:pPr>
        <w:rPr>
          <w:szCs w:val="28"/>
        </w:rPr>
      </w:pPr>
      <w:r w:rsidRPr="000738FF">
        <w:rPr>
          <w:szCs w:val="28"/>
        </w:rPr>
        <w:t>$D) Иншооти назди соҳилӣ мебошад;</w:t>
      </w:r>
    </w:p>
    <w:p w:rsidR="005D08F0" w:rsidRPr="000738FF" w:rsidRDefault="005D08F0" w:rsidP="000738FF">
      <w:pPr>
        <w:rPr>
          <w:szCs w:val="28"/>
        </w:rPr>
      </w:pPr>
      <w:r w:rsidRPr="000738FF">
        <w:rPr>
          <w:szCs w:val="28"/>
        </w:rPr>
        <w:t>$E) Иншооти идоракунанда мебошанд;</w:t>
      </w:r>
    </w:p>
    <w:p w:rsidR="005D08F0" w:rsidRPr="000738FF" w:rsidRDefault="005D08F0" w:rsidP="000738FF">
      <w:pPr>
        <w:rPr>
          <w:szCs w:val="28"/>
        </w:rPr>
      </w:pPr>
      <w:r w:rsidRPr="000738FF">
        <w:rPr>
          <w:szCs w:val="28"/>
        </w:rPr>
        <w:t>@73.</w:t>
      </w:r>
    </w:p>
    <w:p w:rsidR="005D08F0" w:rsidRPr="000738FF" w:rsidRDefault="005D08F0" w:rsidP="000738FF">
      <w:pPr>
        <w:rPr>
          <w:szCs w:val="28"/>
        </w:rPr>
      </w:pPr>
      <w:r w:rsidRPr="000738FF">
        <w:rPr>
          <w:szCs w:val="28"/>
        </w:rPr>
        <w:t>Каналҳои киштигард чист?</w:t>
      </w:r>
    </w:p>
    <w:p w:rsidR="005D08F0" w:rsidRPr="000738FF" w:rsidRDefault="005D08F0" w:rsidP="000738FF">
      <w:pPr>
        <w:rPr>
          <w:szCs w:val="28"/>
        </w:rPr>
      </w:pPr>
      <w:r w:rsidRPr="000738FF">
        <w:rPr>
          <w:szCs w:val="28"/>
        </w:rPr>
        <w:t>$A) Бо мақсадҳои нақлиётӣ истифода шуда андозаҳои онҳо аз рӯи андозаҳои киштиҳо ва инчунин гардиши борҳо муайян карда мешаванд;</w:t>
      </w:r>
    </w:p>
    <w:p w:rsidR="005D08F0" w:rsidRPr="000738FF" w:rsidRDefault="005D08F0" w:rsidP="000738FF">
      <w:pPr>
        <w:rPr>
          <w:szCs w:val="28"/>
        </w:rPr>
      </w:pPr>
      <w:r w:rsidRPr="000738FF">
        <w:rPr>
          <w:szCs w:val="28"/>
        </w:rPr>
        <w:t>$B) Бо мақсадҳои гуногун истифода мешаванд;</w:t>
      </w:r>
    </w:p>
    <w:p w:rsidR="005D08F0" w:rsidRPr="000738FF" w:rsidRDefault="005D08F0" w:rsidP="000738FF">
      <w:pPr>
        <w:rPr>
          <w:szCs w:val="28"/>
        </w:rPr>
      </w:pPr>
      <w:r w:rsidRPr="000738FF">
        <w:rPr>
          <w:szCs w:val="28"/>
        </w:rPr>
        <w:t>$C) Бо мақсадҳои интиқоли маводи сохтмонӣ истифода мешаванд;</w:t>
      </w:r>
    </w:p>
    <w:p w:rsidR="005D08F0" w:rsidRPr="000738FF" w:rsidRDefault="005D08F0" w:rsidP="000738FF">
      <w:pPr>
        <w:rPr>
          <w:szCs w:val="28"/>
        </w:rPr>
      </w:pPr>
      <w:r w:rsidRPr="000738FF">
        <w:rPr>
          <w:szCs w:val="28"/>
        </w:rPr>
        <w:t>$D) Бо мақсади обтаъминкунӣ истифода мешаванд;</w:t>
      </w:r>
    </w:p>
    <w:p w:rsidR="005D08F0" w:rsidRPr="000738FF" w:rsidRDefault="005D08F0" w:rsidP="000738FF">
      <w:pPr>
        <w:rPr>
          <w:szCs w:val="28"/>
        </w:rPr>
      </w:pPr>
      <w:r w:rsidRPr="000738FF">
        <w:rPr>
          <w:szCs w:val="28"/>
        </w:rPr>
        <w:t>$E) Бо мақсади обёрӣ истифода мешаванд;</w:t>
      </w:r>
    </w:p>
    <w:p w:rsidR="005D08F0" w:rsidRPr="000738FF" w:rsidRDefault="005D08F0" w:rsidP="000738FF">
      <w:pPr>
        <w:rPr>
          <w:szCs w:val="28"/>
        </w:rPr>
      </w:pPr>
      <w:r w:rsidRPr="000738FF">
        <w:rPr>
          <w:szCs w:val="28"/>
        </w:rPr>
        <w:t>@74.</w:t>
      </w:r>
    </w:p>
    <w:p w:rsidR="005D08F0" w:rsidRPr="000738FF" w:rsidRDefault="005D08F0" w:rsidP="000738FF">
      <w:pPr>
        <w:rPr>
          <w:szCs w:val="28"/>
        </w:rPr>
      </w:pPr>
      <w:r w:rsidRPr="000738FF">
        <w:rPr>
          <w:szCs w:val="28"/>
        </w:rPr>
        <w:t>Иншооти пайвасти чист?</w:t>
      </w:r>
    </w:p>
    <w:p w:rsidR="005D08F0" w:rsidRPr="000738FF" w:rsidRDefault="005D08F0" w:rsidP="000738FF">
      <w:pPr>
        <w:rPr>
          <w:szCs w:val="28"/>
        </w:rPr>
      </w:pPr>
      <w:r w:rsidRPr="000738FF">
        <w:rPr>
          <w:szCs w:val="28"/>
        </w:rPr>
        <w:t>$A) Иншоотҳое, ки барои бехалал гузаштани маҷрои обравдар нишебиҳо доманаҳо, ҷариҳо ва шаршараҳо бехтариро таъмин менамояд;</w:t>
      </w:r>
    </w:p>
    <w:p w:rsidR="005D08F0" w:rsidRPr="000738FF" w:rsidRDefault="005D08F0" w:rsidP="000738FF">
      <w:pPr>
        <w:rPr>
          <w:szCs w:val="28"/>
        </w:rPr>
      </w:pPr>
      <w:r w:rsidRPr="000738FF">
        <w:rPr>
          <w:szCs w:val="28"/>
        </w:rPr>
        <w:t>$B) Иншоотҳое, ки обгузарониро таъмин мекунад;</w:t>
      </w:r>
    </w:p>
    <w:p w:rsidR="005D08F0" w:rsidRPr="000738FF" w:rsidRDefault="005D08F0" w:rsidP="000738FF">
      <w:pPr>
        <w:rPr>
          <w:szCs w:val="28"/>
        </w:rPr>
      </w:pPr>
      <w:r w:rsidRPr="000738FF">
        <w:rPr>
          <w:szCs w:val="28"/>
        </w:rPr>
        <w:t>$C) Иншоотҳое, ки ҳар гуна проблемаро ҳал менамояд;</w:t>
      </w:r>
    </w:p>
    <w:p w:rsidR="005D08F0" w:rsidRPr="000738FF" w:rsidRDefault="005D08F0" w:rsidP="000738FF">
      <w:pPr>
        <w:rPr>
          <w:szCs w:val="28"/>
        </w:rPr>
      </w:pPr>
      <w:r w:rsidRPr="000738FF">
        <w:rPr>
          <w:szCs w:val="28"/>
        </w:rPr>
        <w:t>$D) Иншоотҳое, ки истифодаи захираи обро таъмин мекунад;</w:t>
      </w:r>
    </w:p>
    <w:p w:rsidR="005D08F0" w:rsidRPr="000738FF" w:rsidRDefault="005D08F0" w:rsidP="000738FF">
      <w:pPr>
        <w:rPr>
          <w:szCs w:val="28"/>
        </w:rPr>
      </w:pPr>
      <w:r w:rsidRPr="000738FF">
        <w:rPr>
          <w:szCs w:val="28"/>
        </w:rPr>
        <w:t>$E) Иншооте, ки таъиноти гуногун дорад;</w:t>
      </w:r>
    </w:p>
    <w:p w:rsidR="005D08F0" w:rsidRPr="000738FF" w:rsidRDefault="005D08F0" w:rsidP="000738FF">
      <w:pPr>
        <w:rPr>
          <w:szCs w:val="28"/>
        </w:rPr>
      </w:pPr>
      <w:r w:rsidRPr="000738FF">
        <w:rPr>
          <w:szCs w:val="28"/>
        </w:rPr>
        <w:t>@75.</w:t>
      </w:r>
    </w:p>
    <w:p w:rsidR="005D08F0" w:rsidRPr="000738FF" w:rsidRDefault="005D08F0" w:rsidP="000738FF">
      <w:pPr>
        <w:rPr>
          <w:szCs w:val="28"/>
        </w:rPr>
      </w:pPr>
      <w:r w:rsidRPr="000738FF">
        <w:rPr>
          <w:szCs w:val="28"/>
        </w:rPr>
        <w:t>Иншооти лоиқанигоҳдор чист?</w:t>
      </w:r>
    </w:p>
    <w:p w:rsidR="005D08F0" w:rsidRPr="000738FF" w:rsidRDefault="005D08F0" w:rsidP="000738FF">
      <w:pPr>
        <w:rPr>
          <w:szCs w:val="28"/>
        </w:rPr>
      </w:pPr>
      <w:r w:rsidRPr="000738FF">
        <w:rPr>
          <w:szCs w:val="28"/>
        </w:rPr>
        <w:t>$A) Иншооти маҷмӯӣ мебошад;</w:t>
      </w:r>
    </w:p>
    <w:p w:rsidR="005D08F0" w:rsidRPr="000738FF" w:rsidRDefault="005D08F0" w:rsidP="000738FF">
      <w:pPr>
        <w:rPr>
          <w:szCs w:val="28"/>
        </w:rPr>
      </w:pPr>
      <w:r w:rsidRPr="000738FF">
        <w:rPr>
          <w:szCs w:val="28"/>
        </w:rPr>
        <w:t>$B) Иншоотисамараи зиёди техникию иқтисодиро талаб менамояд;</w:t>
      </w:r>
    </w:p>
    <w:p w:rsidR="005D08F0" w:rsidRPr="000738FF" w:rsidRDefault="005D08F0" w:rsidP="000738FF">
      <w:pPr>
        <w:rPr>
          <w:szCs w:val="28"/>
        </w:rPr>
      </w:pPr>
      <w:r w:rsidRPr="000738FF">
        <w:rPr>
          <w:szCs w:val="28"/>
        </w:rPr>
        <w:t>$C) Иншоотҳои барои қабул, нигоҳдорӣ, анборсозӣ ва интиқоли партовҳои лоиқагӣ таъиншуда дар корхонаҳои истихроҷ ва коркарди маъданҳо, металлургия, сарбандҳои аз масолеҳи маҳалли бунёдшаванда, тавораҳои ҳудудгир, иншоотҳои обпарто ва обҷамъкунанда, лоиқабарҳо;</w:t>
      </w:r>
    </w:p>
    <w:p w:rsidR="005D08F0" w:rsidRPr="000738FF" w:rsidRDefault="005D08F0" w:rsidP="000738FF">
      <w:pPr>
        <w:rPr>
          <w:szCs w:val="28"/>
        </w:rPr>
      </w:pPr>
      <w:r w:rsidRPr="000738FF">
        <w:rPr>
          <w:szCs w:val="28"/>
        </w:rPr>
        <w:t>$D) Иншооти системаи обёраст;</w:t>
      </w:r>
    </w:p>
    <w:p w:rsidR="005D08F0" w:rsidRPr="000738FF" w:rsidRDefault="005D08F0" w:rsidP="000738FF">
      <w:pPr>
        <w:rPr>
          <w:szCs w:val="28"/>
        </w:rPr>
      </w:pPr>
      <w:r w:rsidRPr="000738FF">
        <w:rPr>
          <w:szCs w:val="28"/>
        </w:rPr>
        <w:t>$E) Иншооти танзимӣ аст;</w:t>
      </w:r>
    </w:p>
    <w:p w:rsidR="005D08F0" w:rsidRPr="000738FF" w:rsidRDefault="005D08F0" w:rsidP="000738FF">
      <w:pPr>
        <w:rPr>
          <w:szCs w:val="28"/>
        </w:rPr>
      </w:pPr>
      <w:r w:rsidRPr="000738FF">
        <w:rPr>
          <w:szCs w:val="28"/>
        </w:rPr>
        <w:t>@76.</w:t>
      </w:r>
    </w:p>
    <w:p w:rsidR="005D08F0" w:rsidRPr="000738FF" w:rsidRDefault="005D08F0" w:rsidP="000738FF">
      <w:pPr>
        <w:rPr>
          <w:szCs w:val="28"/>
        </w:rPr>
      </w:pPr>
      <w:r w:rsidRPr="000738FF">
        <w:rPr>
          <w:szCs w:val="28"/>
        </w:rPr>
        <w:t>Каналҳо оббиёр ва оббар чист?</w:t>
      </w:r>
    </w:p>
    <w:p w:rsidR="005D08F0" w:rsidRPr="000738FF" w:rsidRDefault="005D08F0" w:rsidP="000738FF">
      <w:pPr>
        <w:rPr>
          <w:szCs w:val="28"/>
        </w:rPr>
      </w:pPr>
      <w:r w:rsidRPr="000738FF">
        <w:rPr>
          <w:szCs w:val="28"/>
        </w:rPr>
        <w:t>$A) Дар пойгоҳҳои обкашӣ, нерӯгоҳҳои обӣ иншоотҳои обкушоӣ ва дигар истифода мешаванд онҳо барои расонидани об ва ё баровардани об аз иншоот ва ё ба дигар иншоот бурдани он хизмат менамоянд;</w:t>
      </w:r>
    </w:p>
    <w:p w:rsidR="005D08F0" w:rsidRPr="000738FF" w:rsidRDefault="005D08F0" w:rsidP="000738FF">
      <w:pPr>
        <w:rPr>
          <w:szCs w:val="28"/>
        </w:rPr>
      </w:pPr>
      <w:r w:rsidRPr="000738FF">
        <w:rPr>
          <w:szCs w:val="28"/>
        </w:rPr>
        <w:t>$B) Ба дигар иншоот бурдани об хизмат менамоянд;</w:t>
      </w:r>
    </w:p>
    <w:p w:rsidR="005D08F0" w:rsidRPr="000738FF" w:rsidRDefault="005D08F0" w:rsidP="000738FF">
      <w:pPr>
        <w:rPr>
          <w:szCs w:val="28"/>
        </w:rPr>
      </w:pPr>
      <w:r w:rsidRPr="000738FF">
        <w:rPr>
          <w:szCs w:val="28"/>
        </w:rPr>
        <w:t>$C) Ба дигар иншоот интиқоли об хизмат менамоянд;</w:t>
      </w:r>
    </w:p>
    <w:p w:rsidR="005D08F0" w:rsidRPr="000738FF" w:rsidRDefault="005D08F0" w:rsidP="000738FF">
      <w:pPr>
        <w:rPr>
          <w:szCs w:val="28"/>
        </w:rPr>
      </w:pPr>
      <w:r w:rsidRPr="000738FF">
        <w:rPr>
          <w:szCs w:val="28"/>
        </w:rPr>
        <w:t>$D) Ба дигар сохтмон бурдани он хизмат менамоянд;</w:t>
      </w:r>
    </w:p>
    <w:p w:rsidR="005D08F0" w:rsidRPr="000738FF" w:rsidRDefault="005D08F0" w:rsidP="000738FF">
      <w:pPr>
        <w:rPr>
          <w:szCs w:val="28"/>
        </w:rPr>
      </w:pPr>
      <w:r w:rsidRPr="000738FF">
        <w:rPr>
          <w:szCs w:val="28"/>
        </w:rPr>
        <w:t>$E) Ба ишооти зеризаминӣ равонсозии об хизмат менамоянд;</w:t>
      </w:r>
    </w:p>
    <w:p w:rsidR="005D08F0" w:rsidRPr="000738FF" w:rsidRDefault="005D08F0" w:rsidP="000738FF">
      <w:pPr>
        <w:rPr>
          <w:szCs w:val="28"/>
        </w:rPr>
      </w:pPr>
      <w:r w:rsidRPr="000738FF">
        <w:rPr>
          <w:szCs w:val="28"/>
        </w:rPr>
        <w:t>@77.</w:t>
      </w:r>
    </w:p>
    <w:p w:rsidR="005D08F0" w:rsidRPr="000738FF" w:rsidRDefault="005D08F0" w:rsidP="000738FF">
      <w:pPr>
        <w:rPr>
          <w:szCs w:val="28"/>
        </w:rPr>
      </w:pPr>
      <w:r w:rsidRPr="000738FF">
        <w:rPr>
          <w:szCs w:val="28"/>
        </w:rPr>
        <w:t>Асоси сунъӣ чист?</w:t>
      </w:r>
    </w:p>
    <w:p w:rsidR="005D08F0" w:rsidRPr="000738FF" w:rsidRDefault="005D08F0" w:rsidP="000738FF">
      <w:pPr>
        <w:rPr>
          <w:szCs w:val="28"/>
        </w:rPr>
      </w:pPr>
      <w:r w:rsidRPr="000738FF">
        <w:rPr>
          <w:szCs w:val="28"/>
        </w:rPr>
        <w:t>$A) Дар он ҳолатест, ки агар ҷинсҳоидар болои онҳо иншоот бунёдшаванда барои қабули сарбории вогузоршаванда дар ҳолати табии ғайри қобили қабул мебошанд;</w:t>
      </w:r>
    </w:p>
    <w:p w:rsidR="005D08F0" w:rsidRPr="000738FF" w:rsidRDefault="005D08F0" w:rsidP="000738FF">
      <w:pPr>
        <w:rPr>
          <w:szCs w:val="28"/>
        </w:rPr>
      </w:pPr>
      <w:r w:rsidRPr="000738FF">
        <w:rPr>
          <w:szCs w:val="28"/>
        </w:rPr>
        <w:t>$B) Барои қабули сарбории вогузоршаванда дар ҳолати табии нодуруст мебошанд;</w:t>
      </w:r>
    </w:p>
    <w:p w:rsidR="005D08F0" w:rsidRPr="000738FF" w:rsidRDefault="005D08F0" w:rsidP="000738FF">
      <w:pPr>
        <w:rPr>
          <w:szCs w:val="28"/>
        </w:rPr>
      </w:pPr>
      <w:r w:rsidRPr="000738FF">
        <w:rPr>
          <w:szCs w:val="28"/>
        </w:rPr>
        <w:t>$C) Барои қабули сарбории вогузоршаванда дар ҳолати табии қобили қабул мебошанд;</w:t>
      </w:r>
    </w:p>
    <w:p w:rsidR="005D08F0" w:rsidRPr="000738FF" w:rsidRDefault="005D08F0" w:rsidP="000738FF">
      <w:pPr>
        <w:rPr>
          <w:szCs w:val="28"/>
        </w:rPr>
      </w:pPr>
      <w:r w:rsidRPr="000738FF">
        <w:rPr>
          <w:szCs w:val="28"/>
        </w:rPr>
        <w:t>$D) Барои қабули сарбории вогузоршаванда дар ҳолати табии ва сунъӣғайри қобили қабул мебошанд;</w:t>
      </w:r>
    </w:p>
    <w:p w:rsidR="005D08F0" w:rsidRPr="000738FF" w:rsidRDefault="005D08F0" w:rsidP="000738FF">
      <w:pPr>
        <w:rPr>
          <w:szCs w:val="28"/>
        </w:rPr>
      </w:pPr>
      <w:r w:rsidRPr="000738FF">
        <w:rPr>
          <w:szCs w:val="28"/>
        </w:rPr>
        <w:t>$E) Барои қабули сарбории вогузоршаванда дар ҳолати табии ва сунъӣ ё ҳар ду ҳолат ғайри қобили қабул мебошанд;</w:t>
      </w:r>
    </w:p>
    <w:p w:rsidR="005D08F0" w:rsidRPr="000738FF" w:rsidRDefault="005D08F0" w:rsidP="000738FF">
      <w:pPr>
        <w:rPr>
          <w:szCs w:val="28"/>
        </w:rPr>
      </w:pPr>
      <w:r w:rsidRPr="000738FF">
        <w:rPr>
          <w:szCs w:val="28"/>
        </w:rPr>
        <w:t>@78.</w:t>
      </w:r>
    </w:p>
    <w:p w:rsidR="005D08F0" w:rsidRPr="000738FF" w:rsidRDefault="005D08F0" w:rsidP="000738FF">
      <w:pPr>
        <w:rPr>
          <w:szCs w:val="28"/>
        </w:rPr>
      </w:pPr>
      <w:r w:rsidRPr="000738FF">
        <w:rPr>
          <w:szCs w:val="28"/>
        </w:rPr>
        <w:t>Иншооти танзимӣ ва ё равонсозанда чист?</w:t>
      </w:r>
    </w:p>
    <w:p w:rsidR="005D08F0" w:rsidRPr="000738FF" w:rsidRDefault="005D08F0" w:rsidP="000738FF">
      <w:pPr>
        <w:rPr>
          <w:szCs w:val="28"/>
        </w:rPr>
      </w:pPr>
      <w:r w:rsidRPr="000738FF">
        <w:rPr>
          <w:szCs w:val="28"/>
        </w:rPr>
        <w:t>$A) Иншооти барқтавлидкунӣ аст;</w:t>
      </w:r>
    </w:p>
    <w:p w:rsidR="005D08F0" w:rsidRPr="000738FF" w:rsidRDefault="005D08F0" w:rsidP="000738FF">
      <w:pPr>
        <w:rPr>
          <w:szCs w:val="28"/>
        </w:rPr>
      </w:pPr>
      <w:r w:rsidRPr="000738FF">
        <w:rPr>
          <w:szCs w:val="28"/>
        </w:rPr>
        <w:t>$B) Иншооти табии аст;</w:t>
      </w:r>
    </w:p>
    <w:p w:rsidR="005D08F0" w:rsidRPr="000738FF" w:rsidRDefault="005D08F0" w:rsidP="000738FF">
      <w:pPr>
        <w:rPr>
          <w:szCs w:val="28"/>
        </w:rPr>
      </w:pPr>
      <w:r w:rsidRPr="000738FF">
        <w:rPr>
          <w:szCs w:val="28"/>
        </w:rPr>
        <w:t>$C) Иншоотҳое, ки барои танзими маҷрои дарёҳо бо мақсади ташкилишароитҳоимусоиди хоҷагидорӣ ва пешгирии ҳолати харобшавиисоҳилҳо ва зери маҷрои об, ҷиҳати таъминкуни бехатарӣ ва ҳифзи аҳолӣ ва ҳудуд аз офатҳоивобаста ба об таъин шудаанд. Ба онҳо девораҳои муҳофизатии соҳилҳо, семондеҳҳо, мавҷбурҳо ва ғайра дохил мешаванд;</w:t>
      </w:r>
    </w:p>
    <w:p w:rsidR="005D08F0" w:rsidRPr="000738FF" w:rsidRDefault="005D08F0" w:rsidP="000738FF">
      <w:pPr>
        <w:rPr>
          <w:szCs w:val="28"/>
        </w:rPr>
      </w:pPr>
      <w:r w:rsidRPr="000738FF">
        <w:rPr>
          <w:szCs w:val="28"/>
        </w:rPr>
        <w:t>$D) Иншооти сунъи мебошад;</w:t>
      </w:r>
    </w:p>
    <w:p w:rsidR="005D08F0" w:rsidRPr="000738FF" w:rsidRDefault="005D08F0" w:rsidP="000738FF">
      <w:pPr>
        <w:rPr>
          <w:szCs w:val="28"/>
        </w:rPr>
      </w:pPr>
      <w:r w:rsidRPr="000738FF">
        <w:rPr>
          <w:szCs w:val="28"/>
        </w:rPr>
        <w:t>$E) Иншооти сатҳбанд аст;</w:t>
      </w:r>
    </w:p>
    <w:p w:rsidR="005D08F0" w:rsidRPr="000738FF" w:rsidRDefault="005D08F0" w:rsidP="000738FF">
      <w:pPr>
        <w:rPr>
          <w:szCs w:val="28"/>
        </w:rPr>
      </w:pPr>
      <w:r w:rsidRPr="000738FF">
        <w:rPr>
          <w:szCs w:val="28"/>
        </w:rPr>
        <w:t>@79.</w:t>
      </w:r>
    </w:p>
    <w:p w:rsidR="005D08F0" w:rsidRPr="000738FF" w:rsidRDefault="005D08F0" w:rsidP="000738FF">
      <w:pPr>
        <w:rPr>
          <w:szCs w:val="28"/>
        </w:rPr>
      </w:pPr>
      <w:r w:rsidRPr="000738FF">
        <w:rPr>
          <w:szCs w:val="28"/>
        </w:rPr>
        <w:t>Иншоотҳои нақлиётӣ чист?</w:t>
      </w:r>
    </w:p>
    <w:p w:rsidR="005D08F0" w:rsidRPr="000738FF" w:rsidRDefault="005D08F0" w:rsidP="000738FF">
      <w:pPr>
        <w:rPr>
          <w:szCs w:val="28"/>
        </w:rPr>
      </w:pPr>
      <w:r w:rsidRPr="000738FF">
        <w:rPr>
          <w:szCs w:val="28"/>
        </w:rPr>
        <w:t>$A) Барои ҳаракати киштиҳо ва нақлиёти обӣ, интиқоли чуб, бандарҳо ва ғайра таъиншуда;</w:t>
      </w:r>
    </w:p>
    <w:p w:rsidR="005D08F0" w:rsidRPr="000738FF" w:rsidRDefault="005D08F0" w:rsidP="000738FF">
      <w:pPr>
        <w:rPr>
          <w:szCs w:val="28"/>
        </w:rPr>
      </w:pPr>
      <w:r w:rsidRPr="000738FF">
        <w:rPr>
          <w:szCs w:val="28"/>
        </w:rPr>
        <w:t>$B) Барои ҳаракати нақлиёт;</w:t>
      </w:r>
    </w:p>
    <w:p w:rsidR="005D08F0" w:rsidRPr="000738FF" w:rsidRDefault="005D08F0" w:rsidP="000738FF">
      <w:pPr>
        <w:rPr>
          <w:szCs w:val="28"/>
        </w:rPr>
      </w:pPr>
      <w:r w:rsidRPr="000738FF">
        <w:rPr>
          <w:szCs w:val="28"/>
        </w:rPr>
        <w:t>$C) Барои ҳаракати нақлиёти ҳавоӣ;</w:t>
      </w:r>
    </w:p>
    <w:p w:rsidR="005D08F0" w:rsidRPr="000738FF" w:rsidRDefault="005D08F0" w:rsidP="000738FF">
      <w:pPr>
        <w:rPr>
          <w:szCs w:val="28"/>
        </w:rPr>
      </w:pPr>
      <w:r w:rsidRPr="000738FF">
        <w:rPr>
          <w:szCs w:val="28"/>
        </w:rPr>
        <w:t>$D) Барои ҳаракати сабук;</w:t>
      </w:r>
    </w:p>
    <w:p w:rsidR="005D08F0" w:rsidRPr="000738FF" w:rsidRDefault="005D08F0" w:rsidP="000738FF">
      <w:pPr>
        <w:rPr>
          <w:szCs w:val="28"/>
        </w:rPr>
      </w:pPr>
      <w:r w:rsidRPr="000738FF">
        <w:rPr>
          <w:szCs w:val="28"/>
        </w:rPr>
        <w:t>$E) Барои ҳаракати нақлиёти вазнин;</w:t>
      </w:r>
    </w:p>
    <w:p w:rsidR="005D08F0" w:rsidRPr="000738FF" w:rsidRDefault="005D08F0" w:rsidP="000738FF">
      <w:pPr>
        <w:rPr>
          <w:szCs w:val="28"/>
        </w:rPr>
      </w:pPr>
      <w:r w:rsidRPr="000738FF">
        <w:rPr>
          <w:szCs w:val="28"/>
        </w:rPr>
        <w:t>@80.</w:t>
      </w:r>
    </w:p>
    <w:p w:rsidR="005D08F0" w:rsidRPr="000738FF" w:rsidRDefault="005D08F0" w:rsidP="000738FF">
      <w:pPr>
        <w:rPr>
          <w:szCs w:val="28"/>
        </w:rPr>
      </w:pPr>
      <w:r w:rsidRPr="000738FF">
        <w:rPr>
          <w:szCs w:val="28"/>
        </w:rPr>
        <w:t>Каналҳо таъиноти маҷмӯи чист?</w:t>
      </w:r>
    </w:p>
    <w:p w:rsidR="005D08F0" w:rsidRPr="000738FF" w:rsidRDefault="005D08F0" w:rsidP="000738FF">
      <w:pPr>
        <w:rPr>
          <w:szCs w:val="28"/>
        </w:rPr>
      </w:pPr>
      <w:r w:rsidRPr="000738FF">
        <w:rPr>
          <w:szCs w:val="28"/>
        </w:rPr>
        <w:t>$A) Одатан каналҳои калоне мебошанд, ки барои ҳалли якчанд масъалаҳо дар якҷоягӣ дар хоҷагии халқ таъин шудаанд;</w:t>
      </w:r>
    </w:p>
    <w:p w:rsidR="005D08F0" w:rsidRPr="000738FF" w:rsidRDefault="005D08F0" w:rsidP="000738FF">
      <w:pPr>
        <w:rPr>
          <w:szCs w:val="28"/>
        </w:rPr>
      </w:pPr>
      <w:r w:rsidRPr="000738FF">
        <w:rPr>
          <w:szCs w:val="28"/>
        </w:rPr>
        <w:t>$B) Одатан каналҳои калоне мебошанд, ки барои ҳалли;</w:t>
      </w:r>
    </w:p>
    <w:p w:rsidR="005D08F0" w:rsidRPr="000738FF" w:rsidRDefault="005D08F0" w:rsidP="000738FF">
      <w:pPr>
        <w:rPr>
          <w:szCs w:val="28"/>
        </w:rPr>
      </w:pPr>
      <w:r w:rsidRPr="000738FF">
        <w:rPr>
          <w:szCs w:val="28"/>
        </w:rPr>
        <w:t>$C) Одатан каналҳои калоне мебошанд, ки барои ҳалли об равона шудаанд;</w:t>
      </w:r>
    </w:p>
    <w:p w:rsidR="005D08F0" w:rsidRPr="000738FF" w:rsidRDefault="005D08F0" w:rsidP="000738FF">
      <w:pPr>
        <w:rPr>
          <w:szCs w:val="28"/>
        </w:rPr>
      </w:pPr>
      <w:r w:rsidRPr="000738FF">
        <w:rPr>
          <w:szCs w:val="28"/>
        </w:rPr>
        <w:t>$D) Одатан каналҳои калоне мебошанд, ки барои ҳалли масоили хоҷагии халқ пешбинӣ шудааст;</w:t>
      </w:r>
    </w:p>
    <w:p w:rsidR="005D08F0" w:rsidRPr="000738FF" w:rsidRDefault="005D08F0" w:rsidP="000738FF">
      <w:pPr>
        <w:rPr>
          <w:szCs w:val="28"/>
        </w:rPr>
      </w:pPr>
      <w:r w:rsidRPr="000738FF">
        <w:rPr>
          <w:szCs w:val="28"/>
        </w:rPr>
        <w:t>$E) Одатан каналҳои калоне мебошанд, ки барои ҳалли мухталиф равона шудааст;</w:t>
      </w:r>
    </w:p>
    <w:p w:rsidR="005D08F0" w:rsidRPr="000738FF" w:rsidRDefault="005D08F0" w:rsidP="000738FF">
      <w:pPr>
        <w:rPr>
          <w:szCs w:val="28"/>
        </w:rPr>
      </w:pPr>
      <w:r w:rsidRPr="000738FF">
        <w:rPr>
          <w:szCs w:val="28"/>
        </w:rPr>
        <w:t>@81.</w:t>
      </w:r>
    </w:p>
    <w:p w:rsidR="005D08F0" w:rsidRPr="000738FF" w:rsidRDefault="005D08F0" w:rsidP="000738FF">
      <w:pPr>
        <w:rPr>
          <w:szCs w:val="28"/>
        </w:rPr>
      </w:pPr>
      <w:r w:rsidRPr="000738FF">
        <w:rPr>
          <w:szCs w:val="28"/>
        </w:rPr>
        <w:t>Каналҳои обрасон ва обшорсозӣ чист?</w:t>
      </w:r>
    </w:p>
    <w:p w:rsidR="005D08F0" w:rsidRPr="000738FF" w:rsidRDefault="005D08F0" w:rsidP="000738FF">
      <w:pPr>
        <w:rPr>
          <w:szCs w:val="28"/>
        </w:rPr>
      </w:pPr>
      <w:r w:rsidRPr="000738FF">
        <w:rPr>
          <w:szCs w:val="28"/>
        </w:rPr>
        <w:t>$A) Барои интиқоли об аз манбаи обтаъминкунӣ ё обшорсозӣ то истеъмолкунанда сохта мешавад, каналҳое, ки тавассути онҳо об на танҳо бо мақсади обтаъминкунӣ балки барои дигар мақсадҳои хоҷагидорӣ низ истифода мешаванд;</w:t>
      </w:r>
    </w:p>
    <w:p w:rsidR="005D08F0" w:rsidRPr="000738FF" w:rsidRDefault="005D08F0" w:rsidP="000738FF">
      <w:pPr>
        <w:rPr>
          <w:szCs w:val="28"/>
        </w:rPr>
      </w:pPr>
      <w:r w:rsidRPr="000738FF">
        <w:rPr>
          <w:szCs w:val="28"/>
        </w:rPr>
        <w:t>$B) Каналҳое, ки тавассути онҳо об на танҳо бо мақсади обёрӣ аст;</w:t>
      </w:r>
    </w:p>
    <w:p w:rsidR="005D08F0" w:rsidRPr="000738FF" w:rsidRDefault="005D08F0" w:rsidP="000738FF">
      <w:pPr>
        <w:rPr>
          <w:szCs w:val="28"/>
        </w:rPr>
      </w:pPr>
      <w:r w:rsidRPr="000738FF">
        <w:rPr>
          <w:szCs w:val="28"/>
        </w:rPr>
        <w:t>$C) Каналҳое, ки тавассути онҳо об на танҳо бо мақсади интиқоли об, балки;</w:t>
      </w:r>
    </w:p>
    <w:p w:rsidR="005D08F0" w:rsidRPr="000738FF" w:rsidRDefault="005D08F0" w:rsidP="000738FF">
      <w:pPr>
        <w:rPr>
          <w:szCs w:val="28"/>
        </w:rPr>
      </w:pPr>
      <w:r w:rsidRPr="000738FF">
        <w:rPr>
          <w:szCs w:val="28"/>
        </w:rPr>
        <w:t>$D) Каналҳое, ки тавассути онҳо об на танҳо бо мақсади таъмини нерӯи барқ, балки;</w:t>
      </w:r>
    </w:p>
    <w:p w:rsidR="005D08F0" w:rsidRPr="000738FF" w:rsidRDefault="005D08F0" w:rsidP="000738FF">
      <w:pPr>
        <w:rPr>
          <w:szCs w:val="28"/>
        </w:rPr>
      </w:pPr>
      <w:r w:rsidRPr="000738FF">
        <w:rPr>
          <w:szCs w:val="28"/>
        </w:rPr>
        <w:t>$E) Каналҳое, ки тавассути онҳо об на танҳо бо мақсади обтаъминкунии хоҷагии қишлоқ, балки;</w:t>
      </w:r>
    </w:p>
    <w:p w:rsidR="005D08F0" w:rsidRPr="000738FF" w:rsidRDefault="005D08F0" w:rsidP="000738FF">
      <w:pPr>
        <w:rPr>
          <w:szCs w:val="28"/>
        </w:rPr>
      </w:pPr>
      <w:r w:rsidRPr="000738FF">
        <w:rPr>
          <w:szCs w:val="28"/>
        </w:rPr>
        <w:t>@82.</w:t>
      </w:r>
    </w:p>
    <w:p w:rsidR="005D08F0" w:rsidRPr="000738FF" w:rsidRDefault="005D08F0" w:rsidP="000738FF">
      <w:pPr>
        <w:rPr>
          <w:szCs w:val="28"/>
        </w:rPr>
      </w:pPr>
      <w:r w:rsidRPr="000738FF">
        <w:rPr>
          <w:szCs w:val="28"/>
        </w:rPr>
        <w:t>Иншооти моҳипарварӣчист?</w:t>
      </w:r>
    </w:p>
    <w:p w:rsidR="005D08F0" w:rsidRPr="000738FF" w:rsidRDefault="005D08F0" w:rsidP="000738FF">
      <w:pPr>
        <w:rPr>
          <w:szCs w:val="28"/>
        </w:rPr>
      </w:pPr>
      <w:r w:rsidRPr="000738FF">
        <w:rPr>
          <w:szCs w:val="28"/>
        </w:rPr>
        <w:t>$A) Иншооти интиқоли моҳӣ;</w:t>
      </w:r>
    </w:p>
    <w:p w:rsidR="005D08F0" w:rsidRPr="000738FF" w:rsidRDefault="005D08F0" w:rsidP="000738FF">
      <w:pPr>
        <w:rPr>
          <w:szCs w:val="28"/>
        </w:rPr>
      </w:pPr>
      <w:r w:rsidRPr="000738FF">
        <w:rPr>
          <w:szCs w:val="28"/>
        </w:rPr>
        <w:t>$B) Барои парвариши моҳӣ таъиншуда: бандҳои моҳипарварӣ, ҳавзаҳои моҳипарварӣ ва дигар воситаҳои ба он вобаста;</w:t>
      </w:r>
    </w:p>
    <w:p w:rsidR="005D08F0" w:rsidRPr="000738FF" w:rsidRDefault="005D08F0" w:rsidP="000738FF">
      <w:pPr>
        <w:rPr>
          <w:szCs w:val="28"/>
        </w:rPr>
      </w:pPr>
      <w:r w:rsidRPr="000738FF">
        <w:rPr>
          <w:szCs w:val="28"/>
        </w:rPr>
        <w:t>$C) Иншооти гузариши моҳӣ;</w:t>
      </w:r>
    </w:p>
    <w:p w:rsidR="005D08F0" w:rsidRPr="000738FF" w:rsidRDefault="005D08F0" w:rsidP="000738FF">
      <w:pPr>
        <w:rPr>
          <w:szCs w:val="28"/>
        </w:rPr>
      </w:pPr>
      <w:r w:rsidRPr="000738FF">
        <w:rPr>
          <w:szCs w:val="28"/>
        </w:rPr>
        <w:t>$D) Иншооти коркарди моҳӣ;</w:t>
      </w:r>
    </w:p>
    <w:p w:rsidR="005D08F0" w:rsidRPr="000738FF" w:rsidRDefault="005D08F0" w:rsidP="000738FF">
      <w:pPr>
        <w:rPr>
          <w:szCs w:val="28"/>
        </w:rPr>
      </w:pPr>
      <w:r w:rsidRPr="000738FF">
        <w:rPr>
          <w:szCs w:val="28"/>
        </w:rPr>
        <w:t>$E) Иншооти обтаъминкунии моҳӣ;</w:t>
      </w:r>
    </w:p>
    <w:p w:rsidR="005D08F0" w:rsidRPr="000738FF" w:rsidRDefault="005D08F0" w:rsidP="000738FF">
      <w:pPr>
        <w:rPr>
          <w:szCs w:val="28"/>
        </w:rPr>
      </w:pPr>
      <w:r w:rsidRPr="000738FF">
        <w:rPr>
          <w:szCs w:val="28"/>
        </w:rPr>
        <w:t>@83.</w:t>
      </w:r>
    </w:p>
    <w:p w:rsidR="005D08F0" w:rsidRPr="000738FF" w:rsidRDefault="005D08F0" w:rsidP="000738FF">
      <w:pPr>
        <w:rPr>
          <w:szCs w:val="28"/>
        </w:rPr>
      </w:pPr>
      <w:r w:rsidRPr="000738FF">
        <w:rPr>
          <w:szCs w:val="28"/>
        </w:rPr>
        <w:t>Каналҳои механикӣ чист?</w:t>
      </w:r>
    </w:p>
    <w:p w:rsidR="005D08F0" w:rsidRPr="000738FF" w:rsidRDefault="005D08F0" w:rsidP="000738FF">
      <w:pPr>
        <w:rPr>
          <w:szCs w:val="28"/>
        </w:rPr>
      </w:pPr>
      <w:r w:rsidRPr="000738FF">
        <w:rPr>
          <w:szCs w:val="28"/>
        </w:rPr>
        <w:t>$A) Ба он каналҳое, ки об ба онҳо тавассути пойгоҳҳои обкашӣ дода мешаванд;</w:t>
      </w:r>
    </w:p>
    <w:p w:rsidR="005D08F0" w:rsidRPr="000738FF" w:rsidRDefault="005D08F0" w:rsidP="000738FF">
      <w:pPr>
        <w:rPr>
          <w:szCs w:val="28"/>
        </w:rPr>
      </w:pPr>
      <w:r w:rsidRPr="000738FF">
        <w:rPr>
          <w:szCs w:val="28"/>
        </w:rPr>
        <w:t>$B) Каналҳои асосии хоҷагии қишлоқ;</w:t>
      </w:r>
    </w:p>
    <w:p w:rsidR="005D08F0" w:rsidRPr="000738FF" w:rsidRDefault="005D08F0" w:rsidP="000738FF">
      <w:pPr>
        <w:rPr>
          <w:szCs w:val="28"/>
        </w:rPr>
      </w:pPr>
      <w:r w:rsidRPr="000738FF">
        <w:rPr>
          <w:szCs w:val="28"/>
        </w:rPr>
        <w:t>$C) Колекторҳо мебошанд;</w:t>
      </w:r>
    </w:p>
    <w:p w:rsidR="005D08F0" w:rsidRPr="000738FF" w:rsidRDefault="005D08F0" w:rsidP="000738FF">
      <w:pPr>
        <w:rPr>
          <w:szCs w:val="28"/>
        </w:rPr>
      </w:pPr>
      <w:r w:rsidRPr="000738FF">
        <w:rPr>
          <w:szCs w:val="28"/>
        </w:rPr>
        <w:t>$D) Заҳбури уфуқӣ мебошад;</w:t>
      </w:r>
    </w:p>
    <w:p w:rsidR="005D08F0" w:rsidRPr="000738FF" w:rsidRDefault="005D08F0" w:rsidP="000738FF">
      <w:pPr>
        <w:rPr>
          <w:szCs w:val="28"/>
        </w:rPr>
      </w:pPr>
      <w:r w:rsidRPr="000738FF">
        <w:rPr>
          <w:szCs w:val="28"/>
        </w:rPr>
        <w:t>$E) Заҳбури амудӣ мебошад;</w:t>
      </w:r>
    </w:p>
    <w:p w:rsidR="005D08F0" w:rsidRPr="000738FF" w:rsidRDefault="005D08F0" w:rsidP="000738FF">
      <w:pPr>
        <w:rPr>
          <w:szCs w:val="28"/>
        </w:rPr>
      </w:pPr>
      <w:r w:rsidRPr="000738FF">
        <w:rPr>
          <w:szCs w:val="28"/>
        </w:rPr>
        <w:t>@84.</w:t>
      </w:r>
    </w:p>
    <w:p w:rsidR="005D08F0" w:rsidRPr="000738FF" w:rsidRDefault="005D08F0" w:rsidP="000738FF">
      <w:pPr>
        <w:rPr>
          <w:szCs w:val="28"/>
        </w:rPr>
      </w:pPr>
      <w:r w:rsidRPr="000738FF">
        <w:rPr>
          <w:szCs w:val="28"/>
        </w:rPr>
        <w:t>Сутунпояҳои чубӣаз кадом намуди дарахт омода карда мешаванд?</w:t>
      </w:r>
    </w:p>
    <w:p w:rsidR="005D08F0" w:rsidRPr="000738FF" w:rsidRDefault="005D08F0" w:rsidP="000738FF">
      <w:pPr>
        <w:rPr>
          <w:szCs w:val="28"/>
        </w:rPr>
      </w:pPr>
      <w:r w:rsidRPr="000738FF">
        <w:rPr>
          <w:szCs w:val="28"/>
        </w:rPr>
        <w:t>$A) Дарахтони сахт ба монанди булут, коч, паҳнбарги кидра;</w:t>
      </w:r>
    </w:p>
    <w:p w:rsidR="005D08F0" w:rsidRPr="000738FF" w:rsidRDefault="005D08F0" w:rsidP="000738FF">
      <w:pPr>
        <w:rPr>
          <w:szCs w:val="28"/>
        </w:rPr>
      </w:pPr>
      <w:r w:rsidRPr="000738FF">
        <w:rPr>
          <w:szCs w:val="28"/>
        </w:rPr>
        <w:t>$B) Дарахти тут;</w:t>
      </w:r>
    </w:p>
    <w:p w:rsidR="005D08F0" w:rsidRPr="000738FF" w:rsidRDefault="005D08F0" w:rsidP="000738FF">
      <w:pPr>
        <w:rPr>
          <w:szCs w:val="28"/>
        </w:rPr>
      </w:pPr>
      <w:r w:rsidRPr="000738FF">
        <w:rPr>
          <w:szCs w:val="28"/>
        </w:rPr>
        <w:t>$C) Дарахти зардолу;</w:t>
      </w:r>
    </w:p>
    <w:p w:rsidR="005D08F0" w:rsidRPr="000738FF" w:rsidRDefault="005D08F0" w:rsidP="000738FF">
      <w:pPr>
        <w:rPr>
          <w:szCs w:val="28"/>
        </w:rPr>
      </w:pPr>
      <w:r w:rsidRPr="000738FF">
        <w:rPr>
          <w:szCs w:val="28"/>
        </w:rPr>
        <w:t>$D) Дарахти бед;</w:t>
      </w:r>
    </w:p>
    <w:p w:rsidR="005D08F0" w:rsidRPr="000738FF" w:rsidRDefault="005D08F0" w:rsidP="000738FF">
      <w:pPr>
        <w:rPr>
          <w:szCs w:val="28"/>
        </w:rPr>
      </w:pPr>
      <w:r w:rsidRPr="000738FF">
        <w:rPr>
          <w:szCs w:val="28"/>
        </w:rPr>
        <w:t>$E) Дарахти арар;</w:t>
      </w:r>
    </w:p>
    <w:p w:rsidR="005D08F0" w:rsidRPr="000738FF" w:rsidRDefault="005D08F0" w:rsidP="000738FF">
      <w:pPr>
        <w:rPr>
          <w:szCs w:val="28"/>
        </w:rPr>
      </w:pPr>
      <w:r w:rsidRPr="000738FF">
        <w:rPr>
          <w:szCs w:val="28"/>
        </w:rPr>
        <w:t>@85.</w:t>
      </w:r>
    </w:p>
    <w:p w:rsidR="005D08F0" w:rsidRPr="000738FF" w:rsidRDefault="005D08F0" w:rsidP="000738FF">
      <w:pPr>
        <w:rPr>
          <w:szCs w:val="28"/>
        </w:rPr>
      </w:pPr>
      <w:r w:rsidRPr="000738FF">
        <w:rPr>
          <w:szCs w:val="28"/>
        </w:rPr>
        <w:t>Болиштаки шағалпорагӣ ё қумӣ, ки барои ивазсозии ҷинсҳои суст дар чоҳбун истифода мешавад чанд метр мебошад?</w:t>
      </w:r>
    </w:p>
    <w:p w:rsidR="005D08F0" w:rsidRPr="00875EB2" w:rsidRDefault="005D08F0" w:rsidP="000738FF">
      <w:pPr>
        <w:rPr>
          <w:szCs w:val="28"/>
          <w:lang w:val="en-US"/>
        </w:rPr>
      </w:pPr>
      <w:r w:rsidRPr="00875EB2">
        <w:rPr>
          <w:szCs w:val="28"/>
          <w:lang w:val="en-US"/>
        </w:rPr>
        <w:t>$A) 5-20</w:t>
      </w:r>
      <w:r w:rsidRPr="000738FF">
        <w:rPr>
          <w:szCs w:val="28"/>
        </w:rPr>
        <w:t>м</w:t>
      </w:r>
      <w:r w:rsidRPr="00875EB2">
        <w:rPr>
          <w:szCs w:val="28"/>
          <w:lang w:val="en-US"/>
        </w:rPr>
        <w:t>;</w:t>
      </w:r>
    </w:p>
    <w:p w:rsidR="005D08F0" w:rsidRPr="00875EB2" w:rsidRDefault="005D08F0" w:rsidP="000738FF">
      <w:pPr>
        <w:rPr>
          <w:szCs w:val="28"/>
          <w:lang w:val="en-US"/>
        </w:rPr>
      </w:pPr>
      <w:r w:rsidRPr="00875EB2">
        <w:rPr>
          <w:szCs w:val="28"/>
          <w:lang w:val="en-US"/>
        </w:rPr>
        <w:t>$B) 4-7</w:t>
      </w:r>
      <w:r w:rsidRPr="000738FF">
        <w:rPr>
          <w:szCs w:val="28"/>
        </w:rPr>
        <w:t>м</w:t>
      </w:r>
      <w:r w:rsidRPr="00875EB2">
        <w:rPr>
          <w:szCs w:val="28"/>
          <w:lang w:val="en-US"/>
        </w:rPr>
        <w:t>;</w:t>
      </w:r>
    </w:p>
    <w:p w:rsidR="005D08F0" w:rsidRPr="00875EB2" w:rsidRDefault="005D08F0" w:rsidP="000738FF">
      <w:pPr>
        <w:rPr>
          <w:szCs w:val="28"/>
          <w:lang w:val="en-US"/>
        </w:rPr>
      </w:pPr>
      <w:r w:rsidRPr="00875EB2">
        <w:rPr>
          <w:szCs w:val="28"/>
          <w:lang w:val="en-US"/>
        </w:rPr>
        <w:t>$C) 7-69</w:t>
      </w:r>
      <w:r w:rsidRPr="000738FF">
        <w:rPr>
          <w:szCs w:val="28"/>
        </w:rPr>
        <w:t>м</w:t>
      </w:r>
      <w:r w:rsidRPr="00875EB2">
        <w:rPr>
          <w:szCs w:val="28"/>
          <w:lang w:val="en-US"/>
        </w:rPr>
        <w:t>;</w:t>
      </w:r>
    </w:p>
    <w:p w:rsidR="005D08F0" w:rsidRPr="00875EB2" w:rsidRDefault="005D08F0" w:rsidP="000738FF">
      <w:pPr>
        <w:rPr>
          <w:szCs w:val="28"/>
          <w:lang w:val="en-US"/>
        </w:rPr>
      </w:pPr>
      <w:r w:rsidRPr="00875EB2">
        <w:rPr>
          <w:szCs w:val="28"/>
          <w:lang w:val="en-US"/>
        </w:rPr>
        <w:t>$D) 60-98</w:t>
      </w:r>
      <w:r w:rsidRPr="000738FF">
        <w:rPr>
          <w:szCs w:val="28"/>
        </w:rPr>
        <w:t>м</w:t>
      </w:r>
      <w:r w:rsidRPr="00875EB2">
        <w:rPr>
          <w:szCs w:val="28"/>
          <w:lang w:val="en-US"/>
        </w:rPr>
        <w:t>;</w:t>
      </w:r>
    </w:p>
    <w:p w:rsidR="005D08F0" w:rsidRPr="00875EB2" w:rsidRDefault="005D08F0" w:rsidP="000738FF">
      <w:pPr>
        <w:rPr>
          <w:szCs w:val="28"/>
          <w:lang w:val="en-US"/>
        </w:rPr>
      </w:pPr>
      <w:r w:rsidRPr="00875EB2">
        <w:rPr>
          <w:szCs w:val="28"/>
          <w:lang w:val="en-US"/>
        </w:rPr>
        <w:t>$E) 1,5-2</w:t>
      </w:r>
      <w:r w:rsidRPr="000738FF">
        <w:rPr>
          <w:szCs w:val="28"/>
        </w:rPr>
        <w:t>м</w:t>
      </w:r>
      <w:r w:rsidRPr="00875EB2">
        <w:rPr>
          <w:szCs w:val="28"/>
          <w:lang w:val="en-US"/>
        </w:rPr>
        <w:t>;</w:t>
      </w:r>
    </w:p>
    <w:p w:rsidR="005D08F0" w:rsidRPr="00875EB2" w:rsidRDefault="005D08F0" w:rsidP="000738FF">
      <w:pPr>
        <w:rPr>
          <w:szCs w:val="28"/>
          <w:lang w:val="en-US"/>
        </w:rPr>
      </w:pPr>
      <w:r w:rsidRPr="00875EB2">
        <w:rPr>
          <w:szCs w:val="28"/>
          <w:lang w:val="en-US"/>
        </w:rPr>
        <w:t>@86.</w:t>
      </w:r>
    </w:p>
    <w:p w:rsidR="005D08F0" w:rsidRPr="00875EB2" w:rsidRDefault="005D08F0" w:rsidP="000738FF">
      <w:pPr>
        <w:rPr>
          <w:szCs w:val="28"/>
          <w:lang w:val="en-US"/>
        </w:rPr>
      </w:pPr>
      <w:r w:rsidRPr="000738FF">
        <w:rPr>
          <w:szCs w:val="28"/>
        </w:rPr>
        <w:t>Луланоқилҳочист</w:t>
      </w:r>
      <w:r w:rsidRPr="00875EB2">
        <w:rPr>
          <w:szCs w:val="28"/>
          <w:lang w:val="en-US"/>
        </w:rPr>
        <w:t>?</w:t>
      </w:r>
    </w:p>
    <w:p w:rsidR="005D08F0" w:rsidRPr="00875EB2" w:rsidRDefault="005D08F0" w:rsidP="000738FF">
      <w:pPr>
        <w:rPr>
          <w:szCs w:val="28"/>
          <w:lang w:val="en-US"/>
        </w:rPr>
      </w:pPr>
      <w:r w:rsidRPr="00875EB2">
        <w:rPr>
          <w:szCs w:val="28"/>
          <w:lang w:val="en-US"/>
        </w:rPr>
        <w:t xml:space="preserve">$A) </w:t>
      </w:r>
      <w:r w:rsidRPr="000738FF">
        <w:rPr>
          <w:szCs w:val="28"/>
        </w:rPr>
        <w:t>Басифатииншоотиоббардарқитъаҳоидороирелефимушкилсохтвашароитҳоигеологииномувофиқ</w:t>
      </w:r>
      <w:r w:rsidRPr="00875EB2">
        <w:rPr>
          <w:szCs w:val="28"/>
          <w:lang w:val="en-US"/>
        </w:rPr>
        <w:t xml:space="preserve">, </w:t>
      </w:r>
      <w:r w:rsidRPr="000738FF">
        <w:rPr>
          <w:szCs w:val="28"/>
        </w:rPr>
        <w:t>баъзанбоназардоштитанҳосамараииқтисодӣлулаҳоипулодӣ</w:t>
      </w:r>
      <w:r w:rsidRPr="00875EB2">
        <w:rPr>
          <w:szCs w:val="28"/>
          <w:lang w:val="en-US"/>
        </w:rPr>
        <w:t xml:space="preserve">, </w:t>
      </w:r>
      <w:r w:rsidRPr="000738FF">
        <w:rPr>
          <w:szCs w:val="28"/>
        </w:rPr>
        <w:t>оҳанубетонӣ</w:t>
      </w:r>
      <w:r w:rsidRPr="00875EB2">
        <w:rPr>
          <w:szCs w:val="28"/>
          <w:lang w:val="en-US"/>
        </w:rPr>
        <w:t xml:space="preserve">, </w:t>
      </w:r>
      <w:r w:rsidRPr="000738FF">
        <w:rPr>
          <w:szCs w:val="28"/>
        </w:rPr>
        <w:t>асбестубетонӣ</w:t>
      </w:r>
      <w:r w:rsidRPr="00875EB2">
        <w:rPr>
          <w:szCs w:val="28"/>
          <w:lang w:val="en-US"/>
        </w:rPr>
        <w:t xml:space="preserve">, </w:t>
      </w:r>
      <w:r w:rsidRPr="000738FF">
        <w:rPr>
          <w:szCs w:val="28"/>
        </w:rPr>
        <w:t>полиэтиленӣвалуланоқилҳоичубӣистифодамешаванд</w:t>
      </w:r>
      <w:r w:rsidRPr="00875EB2">
        <w:rPr>
          <w:szCs w:val="28"/>
          <w:lang w:val="en-US"/>
        </w:rPr>
        <w:t>;</w:t>
      </w:r>
    </w:p>
    <w:p w:rsidR="005D08F0" w:rsidRPr="00875EB2" w:rsidRDefault="005D08F0" w:rsidP="000738FF">
      <w:pPr>
        <w:rPr>
          <w:szCs w:val="28"/>
          <w:lang w:val="en-US"/>
        </w:rPr>
      </w:pPr>
      <w:r w:rsidRPr="00875EB2">
        <w:rPr>
          <w:szCs w:val="28"/>
          <w:lang w:val="en-US"/>
        </w:rPr>
        <w:t xml:space="preserve">$B) </w:t>
      </w:r>
      <w:r w:rsidRPr="000738FF">
        <w:rPr>
          <w:szCs w:val="28"/>
        </w:rPr>
        <w:t>Басифатииншоотиоббардарқитъаҳоинишебисохтамешаванд</w:t>
      </w:r>
      <w:r w:rsidRPr="00875EB2">
        <w:rPr>
          <w:szCs w:val="28"/>
          <w:lang w:val="en-US"/>
        </w:rPr>
        <w:t>;</w:t>
      </w:r>
    </w:p>
    <w:p w:rsidR="005D08F0" w:rsidRPr="00875EB2" w:rsidRDefault="005D08F0" w:rsidP="000738FF">
      <w:pPr>
        <w:rPr>
          <w:szCs w:val="28"/>
          <w:lang w:val="en-US"/>
        </w:rPr>
      </w:pPr>
      <w:r w:rsidRPr="00875EB2">
        <w:rPr>
          <w:szCs w:val="28"/>
          <w:lang w:val="en-US"/>
        </w:rPr>
        <w:t xml:space="preserve">$C) </w:t>
      </w:r>
      <w:r w:rsidRPr="000738FF">
        <w:rPr>
          <w:szCs w:val="28"/>
        </w:rPr>
        <w:t>Бо</w:t>
      </w:r>
      <w:r w:rsidRPr="00875EB2">
        <w:rPr>
          <w:szCs w:val="28"/>
          <w:lang w:val="en-US"/>
        </w:rPr>
        <w:t xml:space="preserve"> </w:t>
      </w:r>
      <w:r w:rsidRPr="000738FF">
        <w:rPr>
          <w:szCs w:val="28"/>
        </w:rPr>
        <w:t>назардошти</w:t>
      </w:r>
      <w:r w:rsidRPr="00875EB2">
        <w:rPr>
          <w:szCs w:val="28"/>
          <w:lang w:val="en-US"/>
        </w:rPr>
        <w:t xml:space="preserve"> </w:t>
      </w:r>
      <w:r w:rsidRPr="000738FF">
        <w:rPr>
          <w:szCs w:val="28"/>
        </w:rPr>
        <w:t>танҳо</w:t>
      </w:r>
      <w:r w:rsidRPr="00875EB2">
        <w:rPr>
          <w:szCs w:val="28"/>
          <w:lang w:val="en-US"/>
        </w:rPr>
        <w:t xml:space="preserve"> </w:t>
      </w:r>
      <w:r w:rsidRPr="000738FF">
        <w:rPr>
          <w:szCs w:val="28"/>
        </w:rPr>
        <w:t>самараи</w:t>
      </w:r>
      <w:r w:rsidRPr="00875EB2">
        <w:rPr>
          <w:szCs w:val="28"/>
          <w:lang w:val="en-US"/>
        </w:rPr>
        <w:t xml:space="preserve"> </w:t>
      </w:r>
      <w:r w:rsidRPr="000738FF">
        <w:rPr>
          <w:szCs w:val="28"/>
        </w:rPr>
        <w:t>иқтисодӣ</w:t>
      </w:r>
      <w:r w:rsidRPr="00875EB2">
        <w:rPr>
          <w:szCs w:val="28"/>
          <w:lang w:val="en-US"/>
        </w:rPr>
        <w:t xml:space="preserve"> </w:t>
      </w:r>
      <w:r w:rsidRPr="000738FF">
        <w:rPr>
          <w:szCs w:val="28"/>
        </w:rPr>
        <w:t>лулаҳои</w:t>
      </w:r>
      <w:r w:rsidRPr="00875EB2">
        <w:rPr>
          <w:szCs w:val="28"/>
          <w:lang w:val="en-US"/>
        </w:rPr>
        <w:t xml:space="preserve"> </w:t>
      </w:r>
      <w:r w:rsidRPr="000738FF">
        <w:rPr>
          <w:szCs w:val="28"/>
        </w:rPr>
        <w:t>пулодӣ</w:t>
      </w:r>
      <w:r w:rsidRPr="00875EB2">
        <w:rPr>
          <w:szCs w:val="28"/>
          <w:lang w:val="en-US"/>
        </w:rPr>
        <w:t>;</w:t>
      </w:r>
    </w:p>
    <w:p w:rsidR="005D08F0" w:rsidRPr="00875EB2" w:rsidRDefault="005D08F0" w:rsidP="000738FF">
      <w:pPr>
        <w:rPr>
          <w:szCs w:val="28"/>
          <w:lang w:val="en-US"/>
        </w:rPr>
      </w:pPr>
      <w:r w:rsidRPr="00875EB2">
        <w:rPr>
          <w:szCs w:val="28"/>
          <w:lang w:val="en-US"/>
        </w:rPr>
        <w:t xml:space="preserve">$D) </w:t>
      </w:r>
      <w:r w:rsidRPr="000738FF">
        <w:rPr>
          <w:szCs w:val="28"/>
        </w:rPr>
        <w:t>Иқтисодӣлулаҳои</w:t>
      </w:r>
      <w:r w:rsidRPr="00875EB2">
        <w:rPr>
          <w:szCs w:val="28"/>
          <w:lang w:val="en-US"/>
        </w:rPr>
        <w:t xml:space="preserve"> </w:t>
      </w:r>
      <w:r w:rsidRPr="000738FF">
        <w:rPr>
          <w:szCs w:val="28"/>
        </w:rPr>
        <w:t>пулодӣ</w:t>
      </w:r>
      <w:r w:rsidRPr="00875EB2">
        <w:rPr>
          <w:szCs w:val="28"/>
          <w:lang w:val="en-US"/>
        </w:rPr>
        <w:t xml:space="preserve">, </w:t>
      </w:r>
      <w:r w:rsidRPr="000738FF">
        <w:rPr>
          <w:szCs w:val="28"/>
        </w:rPr>
        <w:t>оҳанубетонӣ</w:t>
      </w:r>
      <w:r w:rsidRPr="00875EB2">
        <w:rPr>
          <w:szCs w:val="28"/>
          <w:lang w:val="en-US"/>
        </w:rPr>
        <w:t xml:space="preserve">, </w:t>
      </w:r>
      <w:r w:rsidRPr="000738FF">
        <w:rPr>
          <w:szCs w:val="28"/>
        </w:rPr>
        <w:t>асбестубетонӣ</w:t>
      </w:r>
      <w:r w:rsidRPr="00875EB2">
        <w:rPr>
          <w:szCs w:val="28"/>
          <w:lang w:val="en-US"/>
        </w:rPr>
        <w:t>;</w:t>
      </w:r>
    </w:p>
    <w:p w:rsidR="005D08F0" w:rsidRPr="00875EB2" w:rsidRDefault="005D08F0" w:rsidP="000738FF">
      <w:pPr>
        <w:rPr>
          <w:szCs w:val="28"/>
          <w:lang w:val="en-US"/>
        </w:rPr>
      </w:pPr>
      <w:r w:rsidRPr="00875EB2">
        <w:rPr>
          <w:szCs w:val="28"/>
          <w:lang w:val="en-US"/>
        </w:rPr>
        <w:t xml:space="preserve">$E) </w:t>
      </w:r>
      <w:r w:rsidRPr="000738FF">
        <w:rPr>
          <w:szCs w:val="28"/>
        </w:rPr>
        <w:t>Полиэтиленӣва</w:t>
      </w:r>
      <w:r w:rsidRPr="00875EB2">
        <w:rPr>
          <w:szCs w:val="28"/>
          <w:lang w:val="en-US"/>
        </w:rPr>
        <w:t xml:space="preserve"> </w:t>
      </w:r>
      <w:r w:rsidRPr="000738FF">
        <w:rPr>
          <w:szCs w:val="28"/>
        </w:rPr>
        <w:t>луланоқилҳои</w:t>
      </w:r>
      <w:r w:rsidRPr="00875EB2">
        <w:rPr>
          <w:szCs w:val="28"/>
          <w:lang w:val="en-US"/>
        </w:rPr>
        <w:t xml:space="preserve"> </w:t>
      </w:r>
      <w:r w:rsidRPr="000738FF">
        <w:rPr>
          <w:szCs w:val="28"/>
        </w:rPr>
        <w:t>чубӣ</w:t>
      </w:r>
      <w:r w:rsidRPr="00875EB2">
        <w:rPr>
          <w:szCs w:val="28"/>
          <w:lang w:val="en-US"/>
        </w:rPr>
        <w:t xml:space="preserve"> </w:t>
      </w:r>
      <w:r w:rsidRPr="000738FF">
        <w:rPr>
          <w:szCs w:val="28"/>
        </w:rPr>
        <w:t>истифода</w:t>
      </w:r>
      <w:r w:rsidRPr="00875EB2">
        <w:rPr>
          <w:szCs w:val="28"/>
          <w:lang w:val="en-US"/>
        </w:rPr>
        <w:t xml:space="preserve"> </w:t>
      </w:r>
      <w:r w:rsidRPr="000738FF">
        <w:rPr>
          <w:szCs w:val="28"/>
        </w:rPr>
        <w:t>мешаванд</w:t>
      </w:r>
      <w:r w:rsidRPr="00875EB2">
        <w:rPr>
          <w:szCs w:val="28"/>
          <w:lang w:val="en-US"/>
        </w:rPr>
        <w:t>;</w:t>
      </w:r>
    </w:p>
    <w:p w:rsidR="005D08F0" w:rsidRPr="00875EB2" w:rsidRDefault="005D08F0" w:rsidP="000738FF">
      <w:pPr>
        <w:rPr>
          <w:szCs w:val="28"/>
          <w:lang w:val="en-US"/>
        </w:rPr>
      </w:pPr>
      <w:r w:rsidRPr="00875EB2">
        <w:rPr>
          <w:szCs w:val="28"/>
          <w:lang w:val="en-US"/>
        </w:rPr>
        <w:t>@87.</w:t>
      </w:r>
    </w:p>
    <w:p w:rsidR="005D08F0" w:rsidRPr="00875EB2" w:rsidRDefault="005D08F0" w:rsidP="000738FF">
      <w:pPr>
        <w:rPr>
          <w:szCs w:val="28"/>
          <w:lang w:val="en-US"/>
        </w:rPr>
      </w:pPr>
      <w:r w:rsidRPr="000738FF">
        <w:rPr>
          <w:szCs w:val="28"/>
        </w:rPr>
        <w:t>Болиштакҳои</w:t>
      </w:r>
      <w:r w:rsidRPr="00875EB2">
        <w:rPr>
          <w:szCs w:val="28"/>
          <w:lang w:val="en-US"/>
        </w:rPr>
        <w:t xml:space="preserve"> </w:t>
      </w:r>
      <w:r w:rsidRPr="000738FF">
        <w:rPr>
          <w:szCs w:val="28"/>
        </w:rPr>
        <w:t>аз</w:t>
      </w:r>
      <w:r w:rsidRPr="00875EB2">
        <w:rPr>
          <w:szCs w:val="28"/>
          <w:lang w:val="en-US"/>
        </w:rPr>
        <w:t xml:space="preserve"> </w:t>
      </w:r>
      <w:r w:rsidRPr="000738FF">
        <w:rPr>
          <w:szCs w:val="28"/>
        </w:rPr>
        <w:t>ҷинсҳои</w:t>
      </w:r>
      <w:r w:rsidRPr="00875EB2">
        <w:rPr>
          <w:szCs w:val="28"/>
          <w:lang w:val="en-US"/>
        </w:rPr>
        <w:t xml:space="preserve"> </w:t>
      </w:r>
      <w:r w:rsidRPr="000738FF">
        <w:rPr>
          <w:szCs w:val="28"/>
        </w:rPr>
        <w:t>гилӣ</w:t>
      </w:r>
      <w:r w:rsidRPr="00875EB2">
        <w:rPr>
          <w:szCs w:val="28"/>
          <w:lang w:val="en-US"/>
        </w:rPr>
        <w:t xml:space="preserve"> </w:t>
      </w:r>
      <w:r w:rsidRPr="000738FF">
        <w:rPr>
          <w:szCs w:val="28"/>
        </w:rPr>
        <w:t>таркибёфтачанд</w:t>
      </w:r>
      <w:r w:rsidRPr="00875EB2">
        <w:rPr>
          <w:szCs w:val="28"/>
          <w:lang w:val="en-US"/>
        </w:rPr>
        <w:t xml:space="preserve"> </w:t>
      </w:r>
      <w:r w:rsidRPr="000738FF">
        <w:rPr>
          <w:szCs w:val="28"/>
        </w:rPr>
        <w:t>кг</w:t>
      </w:r>
      <w:r w:rsidRPr="00875EB2">
        <w:rPr>
          <w:szCs w:val="28"/>
          <w:lang w:val="en-US"/>
        </w:rPr>
        <w:t>/</w:t>
      </w:r>
      <w:r w:rsidRPr="000738FF">
        <w:rPr>
          <w:szCs w:val="28"/>
        </w:rPr>
        <w:t>см</w:t>
      </w:r>
      <w:r w:rsidRPr="00875EB2">
        <w:rPr>
          <w:szCs w:val="28"/>
          <w:lang w:val="en-US"/>
        </w:rPr>
        <w:t>2 ?</w:t>
      </w:r>
    </w:p>
    <w:p w:rsidR="005D08F0" w:rsidRPr="00875EB2" w:rsidRDefault="005D08F0" w:rsidP="000738FF">
      <w:pPr>
        <w:rPr>
          <w:szCs w:val="28"/>
          <w:lang w:val="en-US"/>
        </w:rPr>
      </w:pPr>
      <w:r w:rsidRPr="00875EB2">
        <w:rPr>
          <w:szCs w:val="28"/>
          <w:lang w:val="en-US"/>
        </w:rPr>
        <w:t xml:space="preserve">$A) 55-80 </w:t>
      </w:r>
      <w:r w:rsidRPr="000738FF">
        <w:rPr>
          <w:szCs w:val="28"/>
        </w:rPr>
        <w:t>кг</w:t>
      </w:r>
      <w:r w:rsidRPr="00875EB2">
        <w:rPr>
          <w:szCs w:val="28"/>
          <w:lang w:val="en-US"/>
        </w:rPr>
        <w:t>/</w:t>
      </w:r>
      <w:r w:rsidRPr="000738FF">
        <w:rPr>
          <w:szCs w:val="28"/>
        </w:rPr>
        <w:t>см</w:t>
      </w:r>
      <w:r w:rsidRPr="00875EB2">
        <w:rPr>
          <w:szCs w:val="28"/>
          <w:lang w:val="en-US"/>
        </w:rPr>
        <w:t>2;</w:t>
      </w:r>
    </w:p>
    <w:p w:rsidR="005D08F0" w:rsidRPr="00875EB2" w:rsidRDefault="005D08F0" w:rsidP="000738FF">
      <w:pPr>
        <w:rPr>
          <w:szCs w:val="28"/>
          <w:lang w:val="en-US"/>
        </w:rPr>
      </w:pPr>
      <w:r w:rsidRPr="00875EB2">
        <w:rPr>
          <w:szCs w:val="28"/>
          <w:lang w:val="en-US"/>
        </w:rPr>
        <w:t xml:space="preserve">$B) 60-70 </w:t>
      </w:r>
      <w:r w:rsidRPr="000738FF">
        <w:rPr>
          <w:szCs w:val="28"/>
        </w:rPr>
        <w:t>кг</w:t>
      </w:r>
      <w:r w:rsidRPr="00875EB2">
        <w:rPr>
          <w:szCs w:val="28"/>
          <w:lang w:val="en-US"/>
        </w:rPr>
        <w:t>/</w:t>
      </w:r>
      <w:r w:rsidRPr="000738FF">
        <w:rPr>
          <w:szCs w:val="28"/>
        </w:rPr>
        <w:t>см</w:t>
      </w:r>
      <w:r w:rsidRPr="00875EB2">
        <w:rPr>
          <w:szCs w:val="28"/>
          <w:lang w:val="en-US"/>
        </w:rPr>
        <w:t>2;</w:t>
      </w:r>
    </w:p>
    <w:p w:rsidR="005D08F0" w:rsidRPr="00875EB2" w:rsidRDefault="005D08F0" w:rsidP="000738FF">
      <w:pPr>
        <w:rPr>
          <w:szCs w:val="28"/>
          <w:lang w:val="en-US"/>
        </w:rPr>
      </w:pPr>
      <w:r w:rsidRPr="00875EB2">
        <w:rPr>
          <w:szCs w:val="28"/>
          <w:lang w:val="en-US"/>
        </w:rPr>
        <w:t xml:space="preserve">$C) 70-75 </w:t>
      </w:r>
      <w:r w:rsidRPr="000738FF">
        <w:rPr>
          <w:szCs w:val="28"/>
        </w:rPr>
        <w:t>кг</w:t>
      </w:r>
      <w:r w:rsidRPr="00875EB2">
        <w:rPr>
          <w:szCs w:val="28"/>
          <w:lang w:val="en-US"/>
        </w:rPr>
        <w:t>/</w:t>
      </w:r>
      <w:r w:rsidRPr="000738FF">
        <w:rPr>
          <w:szCs w:val="28"/>
        </w:rPr>
        <w:t>см</w:t>
      </w:r>
      <w:r w:rsidRPr="00875EB2">
        <w:rPr>
          <w:szCs w:val="28"/>
          <w:lang w:val="en-US"/>
        </w:rPr>
        <w:t>2;</w:t>
      </w:r>
    </w:p>
    <w:p w:rsidR="005D08F0" w:rsidRPr="000738FF" w:rsidRDefault="005D08F0" w:rsidP="000738FF">
      <w:pPr>
        <w:rPr>
          <w:szCs w:val="28"/>
        </w:rPr>
      </w:pPr>
      <w:r w:rsidRPr="000738FF">
        <w:rPr>
          <w:szCs w:val="28"/>
        </w:rPr>
        <w:t>$D) 80-85 кг/см2;</w:t>
      </w:r>
    </w:p>
    <w:p w:rsidR="005D08F0" w:rsidRPr="000738FF" w:rsidRDefault="005D08F0" w:rsidP="000738FF">
      <w:pPr>
        <w:rPr>
          <w:szCs w:val="28"/>
        </w:rPr>
      </w:pPr>
      <w:r w:rsidRPr="000738FF">
        <w:rPr>
          <w:szCs w:val="28"/>
        </w:rPr>
        <w:t>$E) 90-95 кг/см2;</w:t>
      </w:r>
    </w:p>
    <w:p w:rsidR="005D08F0" w:rsidRPr="000738FF" w:rsidRDefault="005D08F0" w:rsidP="000738FF">
      <w:pPr>
        <w:rPr>
          <w:szCs w:val="28"/>
        </w:rPr>
      </w:pPr>
      <w:r w:rsidRPr="000738FF">
        <w:rPr>
          <w:szCs w:val="28"/>
        </w:rPr>
        <w:t>@88.</w:t>
      </w:r>
    </w:p>
    <w:p w:rsidR="005D08F0" w:rsidRPr="000738FF" w:rsidRDefault="005D08F0" w:rsidP="000738FF">
      <w:pPr>
        <w:rPr>
          <w:szCs w:val="28"/>
        </w:rPr>
      </w:pPr>
      <w:r w:rsidRPr="000738FF">
        <w:rPr>
          <w:szCs w:val="28"/>
        </w:rPr>
        <w:t>Иншоотҳои обфишор чист?</w:t>
      </w:r>
    </w:p>
    <w:p w:rsidR="005D08F0" w:rsidRPr="000738FF" w:rsidRDefault="005D08F0" w:rsidP="000738FF">
      <w:pPr>
        <w:rPr>
          <w:szCs w:val="28"/>
        </w:rPr>
      </w:pPr>
      <w:r w:rsidRPr="000738FF">
        <w:rPr>
          <w:szCs w:val="28"/>
        </w:rPr>
        <w:t>$A) Иншоотҳоеро меноманд, ки фишори обро пайдо намуда онро нигоҳ медоранд, ба онҳо сарбандҳо, деворҳои иҳотавӣ, дарвозасарбандҳои киштигард, танзимкунакҳо ва иншоотҳои ҷудокунанда дар системаҳои обёрӣ дохил мешаванд;</w:t>
      </w:r>
    </w:p>
    <w:p w:rsidR="005D08F0" w:rsidRPr="000738FF" w:rsidRDefault="005D08F0" w:rsidP="000738FF">
      <w:pPr>
        <w:rPr>
          <w:szCs w:val="28"/>
        </w:rPr>
      </w:pPr>
      <w:r w:rsidRPr="000738FF">
        <w:rPr>
          <w:szCs w:val="28"/>
        </w:rPr>
        <w:t>$B) Қисми оби дарё ва ё ҳавза мебошанд;</w:t>
      </w:r>
    </w:p>
    <w:p w:rsidR="005D08F0" w:rsidRPr="000738FF" w:rsidRDefault="005D08F0" w:rsidP="000738FF">
      <w:pPr>
        <w:rPr>
          <w:szCs w:val="28"/>
        </w:rPr>
      </w:pPr>
      <w:r w:rsidRPr="000738FF">
        <w:rPr>
          <w:szCs w:val="28"/>
        </w:rPr>
        <w:t>$C) Сатҳбанди болоӣ аст;</w:t>
      </w:r>
    </w:p>
    <w:p w:rsidR="005D08F0" w:rsidRPr="000738FF" w:rsidRDefault="005D08F0" w:rsidP="000738FF">
      <w:pPr>
        <w:rPr>
          <w:szCs w:val="28"/>
        </w:rPr>
      </w:pPr>
      <w:r w:rsidRPr="000738FF">
        <w:rPr>
          <w:szCs w:val="28"/>
        </w:rPr>
        <w:t>$D) Фишори сарбанд аст;</w:t>
      </w:r>
    </w:p>
    <w:p w:rsidR="005D08F0" w:rsidRPr="000738FF" w:rsidRDefault="005D08F0" w:rsidP="000738FF">
      <w:pPr>
        <w:rPr>
          <w:szCs w:val="28"/>
        </w:rPr>
      </w:pPr>
      <w:r w:rsidRPr="000738FF">
        <w:rPr>
          <w:szCs w:val="28"/>
        </w:rPr>
        <w:t>$E) Объекти обӣ аст;</w:t>
      </w:r>
    </w:p>
    <w:p w:rsidR="005D08F0" w:rsidRPr="000738FF" w:rsidRDefault="005D08F0" w:rsidP="000738FF">
      <w:pPr>
        <w:rPr>
          <w:szCs w:val="28"/>
        </w:rPr>
      </w:pPr>
      <w:r w:rsidRPr="000738FF">
        <w:rPr>
          <w:szCs w:val="28"/>
        </w:rPr>
        <w:t>@89.</w:t>
      </w:r>
    </w:p>
    <w:p w:rsidR="005D08F0" w:rsidRPr="000738FF" w:rsidRDefault="005D08F0" w:rsidP="000738FF">
      <w:pPr>
        <w:rPr>
          <w:szCs w:val="28"/>
        </w:rPr>
      </w:pPr>
      <w:r w:rsidRPr="000738FF">
        <w:rPr>
          <w:szCs w:val="28"/>
        </w:rPr>
        <w:t>Диюкир чист?</w:t>
      </w:r>
    </w:p>
    <w:p w:rsidR="005D08F0" w:rsidRPr="000738FF" w:rsidRDefault="005D08F0" w:rsidP="000738FF">
      <w:pPr>
        <w:rPr>
          <w:szCs w:val="28"/>
        </w:rPr>
      </w:pPr>
      <w:r w:rsidRPr="000738FF">
        <w:rPr>
          <w:szCs w:val="28"/>
        </w:rPr>
        <w:t>$A) Диюкир гуфта дар зери водии чуқур ва васеъ ва ё тавассути онҳо гузаронидани оби ба канал равонашаванда гузошта мешаванд;</w:t>
      </w:r>
    </w:p>
    <w:p w:rsidR="005D08F0" w:rsidRPr="000738FF" w:rsidRDefault="005D08F0" w:rsidP="000738FF">
      <w:pPr>
        <w:rPr>
          <w:szCs w:val="28"/>
        </w:rPr>
      </w:pPr>
      <w:r w:rsidRPr="000738FF">
        <w:rPr>
          <w:szCs w:val="28"/>
        </w:rPr>
        <w:t>$B) Диюкир гуфта луланоқилҳоеро меноманд;</w:t>
      </w:r>
    </w:p>
    <w:p w:rsidR="005D08F0" w:rsidRPr="000738FF" w:rsidRDefault="005D08F0" w:rsidP="000738FF">
      <w:pPr>
        <w:rPr>
          <w:szCs w:val="28"/>
        </w:rPr>
      </w:pPr>
      <w:r w:rsidRPr="000738FF">
        <w:rPr>
          <w:szCs w:val="28"/>
        </w:rPr>
        <w:t>$C) Диюкир гуфта луланоқилҳоеро меноманд, ки дар зери маҷрои дарё, канал, роҳ ва ё дар зери водии чуқур ва васеъ ва ё тавассути онҳо гузаронидани оби ба канал равонашаванда гузошта мешаванд;</w:t>
      </w:r>
    </w:p>
    <w:p w:rsidR="005D08F0" w:rsidRPr="000738FF" w:rsidRDefault="005D08F0" w:rsidP="000738FF">
      <w:pPr>
        <w:rPr>
          <w:szCs w:val="28"/>
        </w:rPr>
      </w:pPr>
      <w:r w:rsidRPr="000738FF">
        <w:rPr>
          <w:szCs w:val="28"/>
        </w:rPr>
        <w:t>$D) Тавассути онҳо гузаронидани оби ба канал;</w:t>
      </w:r>
    </w:p>
    <w:p w:rsidR="005D08F0" w:rsidRPr="000738FF" w:rsidRDefault="005D08F0" w:rsidP="000738FF">
      <w:pPr>
        <w:rPr>
          <w:szCs w:val="28"/>
        </w:rPr>
      </w:pPr>
      <w:r w:rsidRPr="000738FF">
        <w:rPr>
          <w:szCs w:val="28"/>
        </w:rPr>
        <w:t>$E) Оби ба канал равонашаванда гузошта мешаванд;</w:t>
      </w:r>
    </w:p>
    <w:p w:rsidR="005D08F0" w:rsidRPr="000738FF" w:rsidRDefault="005D08F0" w:rsidP="000738FF">
      <w:pPr>
        <w:rPr>
          <w:szCs w:val="28"/>
        </w:rPr>
      </w:pPr>
      <w:r w:rsidRPr="000738FF">
        <w:rPr>
          <w:szCs w:val="28"/>
        </w:rPr>
        <w:t>@90.</w:t>
      </w:r>
    </w:p>
    <w:p w:rsidR="005D08F0" w:rsidRPr="000738FF" w:rsidRDefault="005D08F0" w:rsidP="000738FF">
      <w:pPr>
        <w:rPr>
          <w:szCs w:val="28"/>
        </w:rPr>
      </w:pPr>
      <w:r w:rsidRPr="000738FF">
        <w:rPr>
          <w:szCs w:val="28"/>
        </w:rPr>
        <w:t>Ғафсии қабати бетон дар канал чанд см аст?</w:t>
      </w:r>
    </w:p>
    <w:p w:rsidR="005D08F0" w:rsidRPr="000738FF" w:rsidRDefault="005D08F0" w:rsidP="000738FF">
      <w:pPr>
        <w:rPr>
          <w:szCs w:val="28"/>
        </w:rPr>
      </w:pPr>
      <w:r w:rsidRPr="000738FF">
        <w:rPr>
          <w:szCs w:val="28"/>
        </w:rPr>
        <w:t>$A) 5-10 см;</w:t>
      </w:r>
    </w:p>
    <w:p w:rsidR="005D08F0" w:rsidRPr="000738FF" w:rsidRDefault="005D08F0" w:rsidP="000738FF">
      <w:pPr>
        <w:rPr>
          <w:szCs w:val="28"/>
        </w:rPr>
      </w:pPr>
      <w:r w:rsidRPr="000738FF">
        <w:rPr>
          <w:szCs w:val="28"/>
        </w:rPr>
        <w:t>$B) 10-20 см;</w:t>
      </w:r>
    </w:p>
    <w:p w:rsidR="005D08F0" w:rsidRPr="000738FF" w:rsidRDefault="005D08F0" w:rsidP="000738FF">
      <w:pPr>
        <w:rPr>
          <w:szCs w:val="28"/>
        </w:rPr>
      </w:pPr>
      <w:r w:rsidRPr="000738FF">
        <w:rPr>
          <w:szCs w:val="28"/>
        </w:rPr>
        <w:t>$C) 20-30 см;</w:t>
      </w:r>
    </w:p>
    <w:p w:rsidR="005D08F0" w:rsidRPr="000738FF" w:rsidRDefault="005D08F0" w:rsidP="000738FF">
      <w:pPr>
        <w:rPr>
          <w:szCs w:val="28"/>
        </w:rPr>
      </w:pPr>
      <w:r w:rsidRPr="000738FF">
        <w:rPr>
          <w:szCs w:val="28"/>
        </w:rPr>
        <w:t>$D) 30-40 см;</w:t>
      </w:r>
    </w:p>
    <w:p w:rsidR="005D08F0" w:rsidRPr="000738FF" w:rsidRDefault="005D08F0" w:rsidP="000738FF">
      <w:pPr>
        <w:rPr>
          <w:szCs w:val="28"/>
        </w:rPr>
      </w:pPr>
      <w:r w:rsidRPr="000738FF">
        <w:rPr>
          <w:szCs w:val="28"/>
        </w:rPr>
        <w:t>$E) 40-50 см;</w:t>
      </w:r>
    </w:p>
    <w:p w:rsidR="005D08F0" w:rsidRPr="000738FF" w:rsidRDefault="005D08F0" w:rsidP="000738FF">
      <w:pPr>
        <w:rPr>
          <w:szCs w:val="28"/>
        </w:rPr>
      </w:pPr>
      <w:r w:rsidRPr="000738FF">
        <w:rPr>
          <w:szCs w:val="28"/>
        </w:rPr>
        <w:t>@91.</w:t>
      </w:r>
    </w:p>
    <w:p w:rsidR="005D08F0" w:rsidRPr="000738FF" w:rsidRDefault="005D08F0" w:rsidP="000738FF">
      <w:pPr>
        <w:rPr>
          <w:szCs w:val="28"/>
        </w:rPr>
      </w:pPr>
      <w:r w:rsidRPr="000738FF">
        <w:rPr>
          <w:szCs w:val="28"/>
        </w:rPr>
        <w:t>Пушишҳои асфалтубетонии каналҳо чист?</w:t>
      </w:r>
    </w:p>
    <w:p w:rsidR="005D08F0" w:rsidRPr="000738FF" w:rsidRDefault="005D08F0" w:rsidP="000738FF">
      <w:pPr>
        <w:rPr>
          <w:szCs w:val="28"/>
        </w:rPr>
      </w:pPr>
      <w:r w:rsidRPr="000738FF">
        <w:rPr>
          <w:szCs w:val="28"/>
        </w:rPr>
        <w:t>$A) Ба намуди руйпуши асфалтидар зер ва канораи каналҳо аз рӯи қабатҳои шағалпоравӣ гузошта мешаванд, аз болои қабати асфалт муми тафсон рехта шуда барои зиёдкунии хусусияти обгузарони ба он асбест илова карда мешавад;</w:t>
      </w:r>
    </w:p>
    <w:p w:rsidR="005D08F0" w:rsidRPr="000738FF" w:rsidRDefault="005D08F0" w:rsidP="000738FF">
      <w:pPr>
        <w:rPr>
          <w:szCs w:val="28"/>
        </w:rPr>
      </w:pPr>
      <w:r w:rsidRPr="000738FF">
        <w:rPr>
          <w:szCs w:val="28"/>
        </w:rPr>
        <w:t>$B) Ба намуди руйпуши асфалтидар зер ва канораи каналҳо;</w:t>
      </w:r>
    </w:p>
    <w:p w:rsidR="005D08F0" w:rsidRPr="000738FF" w:rsidRDefault="005D08F0" w:rsidP="000738FF">
      <w:pPr>
        <w:rPr>
          <w:szCs w:val="28"/>
        </w:rPr>
      </w:pPr>
      <w:r w:rsidRPr="000738FF">
        <w:rPr>
          <w:szCs w:val="28"/>
        </w:rPr>
        <w:t>$C) Қабатҳои шағалпоравӣ гузошта мешаванд;</w:t>
      </w:r>
    </w:p>
    <w:p w:rsidR="005D08F0" w:rsidRPr="000738FF" w:rsidRDefault="005D08F0" w:rsidP="000738FF">
      <w:pPr>
        <w:rPr>
          <w:szCs w:val="28"/>
        </w:rPr>
      </w:pPr>
      <w:r w:rsidRPr="000738FF">
        <w:rPr>
          <w:szCs w:val="28"/>
        </w:rPr>
        <w:t>$D) Аз болои қабати асфалт муми тафсон рехта шуда;</w:t>
      </w:r>
    </w:p>
    <w:p w:rsidR="005D08F0" w:rsidRPr="000738FF" w:rsidRDefault="005D08F0" w:rsidP="000738FF">
      <w:pPr>
        <w:rPr>
          <w:szCs w:val="28"/>
        </w:rPr>
      </w:pPr>
      <w:r w:rsidRPr="000738FF">
        <w:rPr>
          <w:szCs w:val="28"/>
        </w:rPr>
        <w:t>$E) Барои зиёдкунии хусусияти обгузарони ба он асбест илова карда мешавад;</w:t>
      </w:r>
    </w:p>
    <w:p w:rsidR="005D08F0" w:rsidRPr="000738FF" w:rsidRDefault="005D08F0" w:rsidP="000738FF">
      <w:pPr>
        <w:rPr>
          <w:szCs w:val="28"/>
        </w:rPr>
      </w:pPr>
      <w:r w:rsidRPr="000738FF">
        <w:rPr>
          <w:szCs w:val="28"/>
        </w:rPr>
        <w:t>@92.</w:t>
      </w:r>
    </w:p>
    <w:p w:rsidR="005D08F0" w:rsidRPr="000738FF" w:rsidRDefault="005D08F0" w:rsidP="000738FF">
      <w:pPr>
        <w:rPr>
          <w:szCs w:val="28"/>
        </w:rPr>
      </w:pPr>
      <w:r w:rsidRPr="000738FF">
        <w:rPr>
          <w:szCs w:val="28"/>
        </w:rPr>
        <w:t>Пушиши пардагии канал чист?</w:t>
      </w:r>
    </w:p>
    <w:p w:rsidR="005D08F0" w:rsidRPr="000738FF" w:rsidRDefault="005D08F0" w:rsidP="000738FF">
      <w:pPr>
        <w:rPr>
          <w:szCs w:val="28"/>
        </w:rPr>
      </w:pPr>
      <w:r w:rsidRPr="000738FF">
        <w:rPr>
          <w:szCs w:val="28"/>
        </w:rPr>
        <w:t>$A) Аз пардаҳои полиэтиленӣ ва поливинилхлоридӣ дар каналҳо ваҳавзаҳо новобаста аз навъи хоки таркибдиҳандаи пеши онҳо истифода мешаванд, ки аз ҷиҳати иқтисодӣ мақсаднок аст;</w:t>
      </w:r>
    </w:p>
    <w:p w:rsidR="005D08F0" w:rsidRPr="000738FF" w:rsidRDefault="005D08F0" w:rsidP="000738FF">
      <w:pPr>
        <w:rPr>
          <w:szCs w:val="28"/>
        </w:rPr>
      </w:pPr>
      <w:r w:rsidRPr="000738FF">
        <w:rPr>
          <w:szCs w:val="28"/>
        </w:rPr>
        <w:t>$B) Аз пардаҳои полиэтиленӣ ва поливинилхлоридӣ;</w:t>
      </w:r>
    </w:p>
    <w:p w:rsidR="005D08F0" w:rsidRPr="000738FF" w:rsidRDefault="005D08F0" w:rsidP="000738FF">
      <w:pPr>
        <w:rPr>
          <w:szCs w:val="28"/>
        </w:rPr>
      </w:pPr>
      <w:r w:rsidRPr="000738FF">
        <w:rPr>
          <w:szCs w:val="28"/>
        </w:rPr>
        <w:t>$C) Дар каналҳо ваҳавзаҳо новобаста аз навъи хоки таркибдиҳанда;</w:t>
      </w:r>
    </w:p>
    <w:p w:rsidR="005D08F0" w:rsidRPr="000738FF" w:rsidRDefault="005D08F0" w:rsidP="000738FF">
      <w:pPr>
        <w:rPr>
          <w:szCs w:val="28"/>
        </w:rPr>
      </w:pPr>
      <w:r w:rsidRPr="000738FF">
        <w:rPr>
          <w:szCs w:val="28"/>
        </w:rPr>
        <w:t>$D) Аз навъи хоки таркибдиҳандаи пеши онҳо истифода мешаванд;</w:t>
      </w:r>
    </w:p>
    <w:p w:rsidR="005D08F0" w:rsidRPr="000738FF" w:rsidRDefault="005D08F0" w:rsidP="000738FF">
      <w:pPr>
        <w:rPr>
          <w:szCs w:val="28"/>
        </w:rPr>
      </w:pPr>
      <w:r w:rsidRPr="000738FF">
        <w:rPr>
          <w:szCs w:val="28"/>
        </w:rPr>
        <w:t>$E) Аз ҷиҳати иқтисодӣ мақсаднок аст;</w:t>
      </w:r>
    </w:p>
    <w:p w:rsidR="005D08F0" w:rsidRPr="000738FF" w:rsidRDefault="005D08F0" w:rsidP="000738FF">
      <w:pPr>
        <w:rPr>
          <w:szCs w:val="28"/>
        </w:rPr>
      </w:pPr>
      <w:r w:rsidRPr="000738FF">
        <w:rPr>
          <w:szCs w:val="28"/>
        </w:rPr>
        <w:t>@93.</w:t>
      </w:r>
    </w:p>
    <w:p w:rsidR="005D08F0" w:rsidRPr="000738FF" w:rsidRDefault="005D08F0" w:rsidP="000738FF">
      <w:pPr>
        <w:rPr>
          <w:szCs w:val="28"/>
        </w:rPr>
      </w:pPr>
      <w:r w:rsidRPr="000738FF">
        <w:rPr>
          <w:szCs w:val="28"/>
        </w:rPr>
        <w:t>Фишори статикӣба иншоот аз куҷо расонида мешавад?</w:t>
      </w:r>
    </w:p>
    <w:p w:rsidR="005D08F0" w:rsidRPr="000738FF" w:rsidRDefault="005D08F0" w:rsidP="000738FF">
      <w:pPr>
        <w:rPr>
          <w:szCs w:val="28"/>
        </w:rPr>
      </w:pPr>
      <w:r w:rsidRPr="000738FF">
        <w:rPr>
          <w:szCs w:val="28"/>
        </w:rPr>
        <w:t>$A) Фишори статикӣба иншоот аз тарафи хок ва обовардаҳои дар назди ондар мавсимҳои баҳору зимистон бо ҷараёни об овардашуда расонида мешавад;</w:t>
      </w:r>
    </w:p>
    <w:p w:rsidR="005D08F0" w:rsidRPr="000738FF" w:rsidRDefault="005D08F0" w:rsidP="000738FF">
      <w:pPr>
        <w:rPr>
          <w:szCs w:val="28"/>
        </w:rPr>
      </w:pPr>
      <w:r w:rsidRPr="000738FF">
        <w:rPr>
          <w:szCs w:val="28"/>
        </w:rPr>
        <w:t>$B) Фишори статикӣба иншоот ба воситаи мавҷ расонида мешавад;</w:t>
      </w:r>
    </w:p>
    <w:p w:rsidR="005D08F0" w:rsidRPr="000738FF" w:rsidRDefault="005D08F0" w:rsidP="000738FF">
      <w:pPr>
        <w:rPr>
          <w:szCs w:val="28"/>
        </w:rPr>
      </w:pPr>
      <w:r w:rsidRPr="000738FF">
        <w:rPr>
          <w:szCs w:val="28"/>
        </w:rPr>
        <w:t>$C) Фишори статикӣба иншоот ба воситаи шлюза мерасад;</w:t>
      </w:r>
    </w:p>
    <w:p w:rsidR="005D08F0" w:rsidRPr="000738FF" w:rsidRDefault="005D08F0" w:rsidP="000738FF">
      <w:pPr>
        <w:rPr>
          <w:szCs w:val="28"/>
        </w:rPr>
      </w:pPr>
      <w:r w:rsidRPr="000738FF">
        <w:rPr>
          <w:szCs w:val="28"/>
        </w:rPr>
        <w:t>$D) Фишори статикӣба иншоот бо ҷараёни об мешавад;</w:t>
      </w:r>
    </w:p>
    <w:p w:rsidR="005D08F0" w:rsidRPr="000738FF" w:rsidRDefault="005D08F0" w:rsidP="000738FF">
      <w:pPr>
        <w:rPr>
          <w:szCs w:val="28"/>
        </w:rPr>
      </w:pPr>
      <w:r w:rsidRPr="000738FF">
        <w:rPr>
          <w:szCs w:val="28"/>
        </w:rPr>
        <w:t>$E) Фишори статикӣба иншоот ба воситаи шамо мерасад;</w:t>
      </w:r>
    </w:p>
    <w:p w:rsidR="005D08F0" w:rsidRPr="000738FF" w:rsidRDefault="005D08F0" w:rsidP="000738FF">
      <w:pPr>
        <w:rPr>
          <w:szCs w:val="28"/>
        </w:rPr>
      </w:pPr>
      <w:r w:rsidRPr="000738FF">
        <w:rPr>
          <w:szCs w:val="28"/>
        </w:rPr>
        <w:t>@94.</w:t>
      </w:r>
    </w:p>
    <w:p w:rsidR="005D08F0" w:rsidRPr="000738FF" w:rsidRDefault="005D08F0" w:rsidP="000738FF">
      <w:pPr>
        <w:rPr>
          <w:szCs w:val="28"/>
        </w:rPr>
      </w:pPr>
      <w:r w:rsidRPr="000738FF">
        <w:rPr>
          <w:szCs w:val="28"/>
        </w:rPr>
        <w:t>Фишори гидродинамикӣ чих ел пайдо мешавад?</w:t>
      </w:r>
    </w:p>
    <w:p w:rsidR="005D08F0" w:rsidRPr="000738FF" w:rsidRDefault="005D08F0" w:rsidP="000738FF">
      <w:pPr>
        <w:rPr>
          <w:szCs w:val="28"/>
        </w:rPr>
      </w:pPr>
      <w:r w:rsidRPr="000738FF">
        <w:rPr>
          <w:szCs w:val="28"/>
        </w:rPr>
        <w:t>$A) Дар натиҷаи ҳаракати ҷараёни об мавҷҳои шамолию бодӣ ва зарбаҳои гидравликӣ пайдо мешаванд;</w:t>
      </w:r>
    </w:p>
    <w:p w:rsidR="005D08F0" w:rsidRPr="000738FF" w:rsidRDefault="005D08F0" w:rsidP="000738FF">
      <w:pPr>
        <w:rPr>
          <w:szCs w:val="28"/>
        </w:rPr>
      </w:pPr>
      <w:r w:rsidRPr="000738FF">
        <w:rPr>
          <w:szCs w:val="28"/>
        </w:rPr>
        <w:t>$B) Бо фаъолияти инсон;</w:t>
      </w:r>
    </w:p>
    <w:p w:rsidR="005D08F0" w:rsidRPr="000738FF" w:rsidRDefault="005D08F0" w:rsidP="000738FF">
      <w:pPr>
        <w:rPr>
          <w:szCs w:val="28"/>
        </w:rPr>
      </w:pPr>
      <w:r w:rsidRPr="000738FF">
        <w:rPr>
          <w:szCs w:val="28"/>
        </w:rPr>
        <w:t>$C) Бо воситаи таъсири механикӣ;</w:t>
      </w:r>
    </w:p>
    <w:p w:rsidR="005D08F0" w:rsidRPr="000738FF" w:rsidRDefault="005D08F0" w:rsidP="000738FF">
      <w:pPr>
        <w:rPr>
          <w:szCs w:val="28"/>
        </w:rPr>
      </w:pPr>
      <w:r w:rsidRPr="000738FF">
        <w:rPr>
          <w:szCs w:val="28"/>
        </w:rPr>
        <w:t>$D) Ба воситаи таъсири техникӣ;</w:t>
      </w:r>
    </w:p>
    <w:p w:rsidR="005D08F0" w:rsidRPr="000738FF" w:rsidRDefault="005D08F0" w:rsidP="000738FF">
      <w:pPr>
        <w:rPr>
          <w:szCs w:val="28"/>
        </w:rPr>
      </w:pPr>
      <w:r w:rsidRPr="000738FF">
        <w:rPr>
          <w:szCs w:val="28"/>
        </w:rPr>
        <w:t>$E) Ба воситаи таъсири табии;</w:t>
      </w:r>
    </w:p>
    <w:p w:rsidR="005D08F0" w:rsidRPr="000738FF" w:rsidRDefault="005D08F0" w:rsidP="000738FF">
      <w:pPr>
        <w:rPr>
          <w:szCs w:val="28"/>
        </w:rPr>
      </w:pPr>
      <w:r w:rsidRPr="000738FF">
        <w:rPr>
          <w:szCs w:val="28"/>
        </w:rPr>
        <w:t>@95.</w:t>
      </w:r>
    </w:p>
    <w:p w:rsidR="005D08F0" w:rsidRPr="000738FF" w:rsidRDefault="005D08F0" w:rsidP="000738FF">
      <w:pPr>
        <w:rPr>
          <w:szCs w:val="28"/>
        </w:rPr>
      </w:pPr>
      <w:r w:rsidRPr="000738FF">
        <w:rPr>
          <w:szCs w:val="28"/>
        </w:rPr>
        <w:t>Таъсироти физикию химия дар иншооти гидротехникӣ чи гуна пайда мешаванд?</w:t>
      </w:r>
    </w:p>
    <w:p w:rsidR="005D08F0" w:rsidRPr="000738FF" w:rsidRDefault="005D08F0" w:rsidP="000738FF">
      <w:pPr>
        <w:rPr>
          <w:szCs w:val="28"/>
        </w:rPr>
      </w:pPr>
      <w:r w:rsidRPr="000738FF">
        <w:rPr>
          <w:szCs w:val="28"/>
        </w:rPr>
        <w:t>$A) Дар натиҷаи вайроншавии масолеҳи бунёдшудаи иншоотва ҷинсҳои асоси он пайдо мешавад;</w:t>
      </w:r>
    </w:p>
    <w:p w:rsidR="005D08F0" w:rsidRPr="000738FF" w:rsidRDefault="005D08F0" w:rsidP="000738FF">
      <w:pPr>
        <w:rPr>
          <w:szCs w:val="28"/>
        </w:rPr>
      </w:pPr>
      <w:r w:rsidRPr="000738FF">
        <w:rPr>
          <w:szCs w:val="28"/>
        </w:rPr>
        <w:t>$B) Дар натиҷаи ҳаракатҳои сунъӣ пайдо мешавад;</w:t>
      </w:r>
    </w:p>
    <w:p w:rsidR="005D08F0" w:rsidRPr="000738FF" w:rsidRDefault="005D08F0" w:rsidP="000738FF">
      <w:pPr>
        <w:rPr>
          <w:szCs w:val="28"/>
        </w:rPr>
      </w:pPr>
      <w:r w:rsidRPr="000738FF">
        <w:rPr>
          <w:szCs w:val="28"/>
        </w:rPr>
        <w:t>$C) Дар натиҷаи ҳаракати оби дарё;</w:t>
      </w:r>
    </w:p>
    <w:p w:rsidR="005D08F0" w:rsidRPr="000738FF" w:rsidRDefault="005D08F0" w:rsidP="000738FF">
      <w:pPr>
        <w:rPr>
          <w:szCs w:val="28"/>
        </w:rPr>
      </w:pPr>
      <w:r w:rsidRPr="000738FF">
        <w:rPr>
          <w:szCs w:val="28"/>
        </w:rPr>
        <w:t>$D) Бо таъсири обҳои зеризаминӣ;</w:t>
      </w:r>
    </w:p>
    <w:p w:rsidR="005D08F0" w:rsidRPr="000738FF" w:rsidRDefault="005D08F0" w:rsidP="000738FF">
      <w:pPr>
        <w:rPr>
          <w:szCs w:val="28"/>
        </w:rPr>
      </w:pPr>
      <w:r w:rsidRPr="000738FF">
        <w:rPr>
          <w:szCs w:val="28"/>
        </w:rPr>
        <w:t>$E) Бо таъсири обҳои сатҳӣ;</w:t>
      </w:r>
    </w:p>
    <w:p w:rsidR="005D08F0" w:rsidRPr="000738FF" w:rsidRDefault="005D08F0" w:rsidP="000738FF">
      <w:pPr>
        <w:rPr>
          <w:szCs w:val="28"/>
        </w:rPr>
      </w:pPr>
      <w:r w:rsidRPr="000738FF">
        <w:rPr>
          <w:szCs w:val="28"/>
        </w:rPr>
        <w:t>@96.</w:t>
      </w:r>
    </w:p>
    <w:p w:rsidR="005D08F0" w:rsidRPr="000738FF" w:rsidRDefault="005D08F0" w:rsidP="000738FF">
      <w:pPr>
        <w:rPr>
          <w:szCs w:val="28"/>
        </w:rPr>
      </w:pPr>
      <w:r w:rsidRPr="000738FF">
        <w:rPr>
          <w:szCs w:val="28"/>
        </w:rPr>
        <w:t>Сутунпояҳои металлӣ чи гуна аст?</w:t>
      </w:r>
    </w:p>
    <w:p w:rsidR="005D08F0" w:rsidRPr="000738FF" w:rsidRDefault="005D08F0" w:rsidP="000738FF">
      <w:pPr>
        <w:rPr>
          <w:szCs w:val="28"/>
        </w:rPr>
      </w:pPr>
      <w:r w:rsidRPr="000738FF">
        <w:rPr>
          <w:szCs w:val="28"/>
        </w:rPr>
        <w:t>$A) Лулаҳои дарози пулодӣ, ки диаметри аз 25- то 100 см ва калонтар истифода мешаванд;</w:t>
      </w:r>
    </w:p>
    <w:p w:rsidR="005D08F0" w:rsidRPr="000738FF" w:rsidRDefault="005D08F0" w:rsidP="000738FF">
      <w:pPr>
        <w:rPr>
          <w:szCs w:val="28"/>
        </w:rPr>
      </w:pPr>
      <w:r w:rsidRPr="000738FF">
        <w:rPr>
          <w:szCs w:val="28"/>
        </w:rPr>
        <w:t>$B) Лулаҳои борики оҳанин диаметри 20-25 см;</w:t>
      </w:r>
    </w:p>
    <w:p w:rsidR="005D08F0" w:rsidRPr="000738FF" w:rsidRDefault="005D08F0" w:rsidP="000738FF">
      <w:pPr>
        <w:rPr>
          <w:szCs w:val="28"/>
        </w:rPr>
      </w:pPr>
      <w:r w:rsidRPr="000738FF">
        <w:rPr>
          <w:szCs w:val="28"/>
        </w:rPr>
        <w:t>$C) Лулаҳои тунуки оҳанин диаметри 40-50 см;</w:t>
      </w:r>
    </w:p>
    <w:p w:rsidR="005D08F0" w:rsidRPr="000738FF" w:rsidRDefault="005D08F0" w:rsidP="000738FF">
      <w:pPr>
        <w:rPr>
          <w:szCs w:val="28"/>
        </w:rPr>
      </w:pPr>
      <w:r w:rsidRPr="000738FF">
        <w:rPr>
          <w:szCs w:val="28"/>
        </w:rPr>
        <w:t>$D) Лулаҳои на он қадар дароз диаметри 8-20см;</w:t>
      </w:r>
    </w:p>
    <w:p w:rsidR="005D08F0" w:rsidRPr="000738FF" w:rsidRDefault="005D08F0" w:rsidP="000738FF">
      <w:pPr>
        <w:rPr>
          <w:szCs w:val="28"/>
        </w:rPr>
      </w:pPr>
      <w:r w:rsidRPr="000738FF">
        <w:rPr>
          <w:szCs w:val="28"/>
        </w:rPr>
        <w:t>$E) Лулаи дарозии 5 м;</w:t>
      </w:r>
    </w:p>
    <w:p w:rsidR="005D08F0" w:rsidRPr="000738FF" w:rsidRDefault="005D08F0" w:rsidP="000738FF">
      <w:pPr>
        <w:rPr>
          <w:szCs w:val="28"/>
        </w:rPr>
      </w:pPr>
      <w:r w:rsidRPr="000738FF">
        <w:rPr>
          <w:szCs w:val="28"/>
        </w:rPr>
        <w:t>@97.</w:t>
      </w:r>
    </w:p>
    <w:p w:rsidR="005D08F0" w:rsidRPr="000738FF" w:rsidRDefault="005D08F0" w:rsidP="000738FF">
      <w:pPr>
        <w:rPr>
          <w:szCs w:val="28"/>
        </w:rPr>
      </w:pPr>
      <w:r w:rsidRPr="000738FF">
        <w:rPr>
          <w:szCs w:val="28"/>
        </w:rPr>
        <w:t>Ғафсии қабати пӯшишсатҳ дар қисми болоии канал ба чанд фоиз меафзояд?</w:t>
      </w:r>
    </w:p>
    <w:p w:rsidR="005D08F0" w:rsidRPr="000738FF" w:rsidRDefault="005D08F0" w:rsidP="000738FF">
      <w:pPr>
        <w:rPr>
          <w:szCs w:val="28"/>
        </w:rPr>
      </w:pPr>
      <w:r w:rsidRPr="000738FF">
        <w:rPr>
          <w:szCs w:val="28"/>
        </w:rPr>
        <w:t>$A) 20-30%;</w:t>
      </w:r>
    </w:p>
    <w:p w:rsidR="005D08F0" w:rsidRPr="000738FF" w:rsidRDefault="005D08F0" w:rsidP="000738FF">
      <w:pPr>
        <w:rPr>
          <w:szCs w:val="28"/>
        </w:rPr>
      </w:pPr>
      <w:r w:rsidRPr="000738FF">
        <w:rPr>
          <w:szCs w:val="28"/>
        </w:rPr>
        <w:t>$B) 35-50%;</w:t>
      </w:r>
    </w:p>
    <w:p w:rsidR="005D08F0" w:rsidRPr="000738FF" w:rsidRDefault="005D08F0" w:rsidP="000738FF">
      <w:pPr>
        <w:rPr>
          <w:szCs w:val="28"/>
        </w:rPr>
      </w:pPr>
      <w:r w:rsidRPr="000738FF">
        <w:rPr>
          <w:szCs w:val="28"/>
        </w:rPr>
        <w:t>$C) 50-70%;</w:t>
      </w:r>
    </w:p>
    <w:p w:rsidR="005D08F0" w:rsidRPr="000738FF" w:rsidRDefault="005D08F0" w:rsidP="000738FF">
      <w:pPr>
        <w:rPr>
          <w:szCs w:val="28"/>
        </w:rPr>
      </w:pPr>
      <w:r w:rsidRPr="000738FF">
        <w:rPr>
          <w:szCs w:val="28"/>
        </w:rPr>
        <w:t>$D) 25-28%;</w:t>
      </w:r>
    </w:p>
    <w:p w:rsidR="005D08F0" w:rsidRPr="000738FF" w:rsidRDefault="005D08F0" w:rsidP="000738FF">
      <w:pPr>
        <w:rPr>
          <w:szCs w:val="28"/>
        </w:rPr>
      </w:pPr>
      <w:r w:rsidRPr="000738FF">
        <w:rPr>
          <w:szCs w:val="28"/>
        </w:rPr>
        <w:t>$E) 10-15%;</w:t>
      </w:r>
    </w:p>
    <w:p w:rsidR="005D08F0" w:rsidRPr="000738FF" w:rsidRDefault="005D08F0" w:rsidP="000738FF">
      <w:pPr>
        <w:rPr>
          <w:szCs w:val="28"/>
        </w:rPr>
      </w:pPr>
      <w:r w:rsidRPr="000738FF">
        <w:rPr>
          <w:szCs w:val="28"/>
        </w:rPr>
        <w:t>@98.</w:t>
      </w:r>
    </w:p>
    <w:p w:rsidR="005D08F0" w:rsidRPr="000738FF" w:rsidRDefault="005D08F0" w:rsidP="000738FF">
      <w:pPr>
        <w:rPr>
          <w:szCs w:val="28"/>
        </w:rPr>
      </w:pPr>
      <w:r w:rsidRPr="000738FF">
        <w:rPr>
          <w:szCs w:val="28"/>
        </w:rPr>
        <w:t>Каналҳои ҷоришаванда чист?</w:t>
      </w:r>
    </w:p>
    <w:p w:rsidR="005D08F0" w:rsidRPr="000738FF" w:rsidRDefault="005D08F0" w:rsidP="000738FF">
      <w:pPr>
        <w:rPr>
          <w:szCs w:val="28"/>
        </w:rPr>
      </w:pPr>
      <w:r w:rsidRPr="000738FF">
        <w:rPr>
          <w:szCs w:val="28"/>
        </w:rPr>
        <w:t>$A) Каналҳои гидрогеологӣ;</w:t>
      </w:r>
    </w:p>
    <w:p w:rsidR="005D08F0" w:rsidRPr="000738FF" w:rsidRDefault="005D08F0" w:rsidP="000738FF">
      <w:pPr>
        <w:rPr>
          <w:szCs w:val="28"/>
        </w:rPr>
      </w:pPr>
      <w:r w:rsidRPr="000738FF">
        <w:rPr>
          <w:szCs w:val="28"/>
        </w:rPr>
        <w:t>$B) Каналҳои муҳандисӣ-геологӣмебошанд;</w:t>
      </w:r>
    </w:p>
    <w:p w:rsidR="005D08F0" w:rsidRPr="000738FF" w:rsidRDefault="005D08F0" w:rsidP="000738FF">
      <w:pPr>
        <w:rPr>
          <w:szCs w:val="28"/>
        </w:rPr>
      </w:pPr>
      <w:r w:rsidRPr="000738FF">
        <w:rPr>
          <w:szCs w:val="28"/>
        </w:rPr>
        <w:t>$C) Он каналҳое мебошанд, ки об аз манбаъ тавассути онҳо дар зери таъсири вазни худҷори мешаванд;</w:t>
      </w:r>
    </w:p>
    <w:p w:rsidR="005D08F0" w:rsidRPr="000738FF" w:rsidRDefault="005D08F0" w:rsidP="000738FF">
      <w:pPr>
        <w:rPr>
          <w:szCs w:val="28"/>
        </w:rPr>
      </w:pPr>
      <w:r w:rsidRPr="000738FF">
        <w:rPr>
          <w:szCs w:val="28"/>
        </w:rPr>
        <w:t>$D) Каналҳои гидромелиоративӣ;</w:t>
      </w:r>
    </w:p>
    <w:p w:rsidR="005D08F0" w:rsidRPr="000738FF" w:rsidRDefault="005D08F0" w:rsidP="000738FF">
      <w:pPr>
        <w:rPr>
          <w:szCs w:val="28"/>
        </w:rPr>
      </w:pPr>
      <w:r w:rsidRPr="000738FF">
        <w:rPr>
          <w:szCs w:val="28"/>
        </w:rPr>
        <w:t>$E) Иншоотҳои заҳбурӣ мебошанд;</w:t>
      </w:r>
    </w:p>
    <w:p w:rsidR="005D08F0" w:rsidRPr="000738FF" w:rsidRDefault="005D08F0" w:rsidP="000738FF">
      <w:pPr>
        <w:rPr>
          <w:szCs w:val="28"/>
        </w:rPr>
      </w:pPr>
      <w:r w:rsidRPr="000738FF">
        <w:rPr>
          <w:szCs w:val="28"/>
        </w:rPr>
        <w:t>@99.</w:t>
      </w:r>
    </w:p>
    <w:p w:rsidR="005D08F0" w:rsidRPr="000738FF" w:rsidRDefault="005D08F0" w:rsidP="000738FF">
      <w:pPr>
        <w:rPr>
          <w:szCs w:val="28"/>
        </w:rPr>
      </w:pPr>
      <w:r w:rsidRPr="000738FF">
        <w:rPr>
          <w:szCs w:val="28"/>
        </w:rPr>
        <w:t>Иншооти гидромелиоративӣ чист?</w:t>
      </w:r>
    </w:p>
    <w:p w:rsidR="005D08F0" w:rsidRPr="000738FF" w:rsidRDefault="005D08F0" w:rsidP="000738FF">
      <w:pPr>
        <w:rPr>
          <w:szCs w:val="28"/>
        </w:rPr>
      </w:pPr>
      <w:r w:rsidRPr="000738FF">
        <w:rPr>
          <w:szCs w:val="28"/>
        </w:rPr>
        <w:t>$A) Иншооти сарбандӣ мебошад;</w:t>
      </w:r>
    </w:p>
    <w:p w:rsidR="005D08F0" w:rsidRPr="000738FF" w:rsidRDefault="005D08F0" w:rsidP="000738FF">
      <w:pPr>
        <w:rPr>
          <w:szCs w:val="28"/>
        </w:rPr>
      </w:pPr>
      <w:r w:rsidRPr="000738FF">
        <w:rPr>
          <w:szCs w:val="28"/>
        </w:rPr>
        <w:t>$B) Иншооти садамавӣ мебошад;</w:t>
      </w:r>
    </w:p>
    <w:p w:rsidR="005D08F0" w:rsidRPr="000738FF" w:rsidRDefault="005D08F0" w:rsidP="000738FF">
      <w:pPr>
        <w:rPr>
          <w:szCs w:val="28"/>
        </w:rPr>
      </w:pPr>
      <w:r w:rsidRPr="000738FF">
        <w:rPr>
          <w:szCs w:val="28"/>
        </w:rPr>
        <w:t>$C) Иншооти такягоҳӣ мебошад;</w:t>
      </w:r>
    </w:p>
    <w:p w:rsidR="005D08F0" w:rsidRPr="000738FF" w:rsidRDefault="005D08F0" w:rsidP="000738FF">
      <w:pPr>
        <w:rPr>
          <w:szCs w:val="28"/>
        </w:rPr>
      </w:pPr>
      <w:r w:rsidRPr="000738FF">
        <w:rPr>
          <w:szCs w:val="28"/>
        </w:rPr>
        <w:t>$D) Иншоотҳои дар системаи обёрӣ зериобмонӣ ва хушконӣ бунёдшуда, танзимкунакҳо, таҳшинкунакҳо, обтақсимкунак, шабакаҳои обёрӣ, хушконӣ, заҳбурӣ, коллекторҳо, обченкунакҳо вағайра;</w:t>
      </w:r>
    </w:p>
    <w:p w:rsidR="005D08F0" w:rsidRPr="000738FF" w:rsidRDefault="005D08F0" w:rsidP="000738FF">
      <w:pPr>
        <w:rPr>
          <w:szCs w:val="28"/>
        </w:rPr>
      </w:pPr>
      <w:r w:rsidRPr="000738FF">
        <w:rPr>
          <w:szCs w:val="28"/>
        </w:rPr>
        <w:t>$E) Иншооти фишорнигоҳдоранда аст;</w:t>
      </w:r>
    </w:p>
    <w:p w:rsidR="005D08F0" w:rsidRPr="000738FF" w:rsidRDefault="005D08F0" w:rsidP="000738FF">
      <w:pPr>
        <w:rPr>
          <w:szCs w:val="28"/>
        </w:rPr>
      </w:pPr>
      <w:r w:rsidRPr="000738FF">
        <w:rPr>
          <w:szCs w:val="28"/>
        </w:rPr>
        <w:t>@100.</w:t>
      </w:r>
    </w:p>
    <w:p w:rsidR="005D08F0" w:rsidRPr="000738FF" w:rsidRDefault="005D08F0" w:rsidP="000738FF">
      <w:pPr>
        <w:rPr>
          <w:szCs w:val="28"/>
        </w:rPr>
      </w:pPr>
      <w:r w:rsidRPr="000738FF">
        <w:rPr>
          <w:szCs w:val="28"/>
        </w:rPr>
        <w:t>Иншоотҳои нақлиётӣ чист?</w:t>
      </w:r>
    </w:p>
    <w:p w:rsidR="005D08F0" w:rsidRPr="000738FF" w:rsidRDefault="005D08F0" w:rsidP="000738FF">
      <w:pPr>
        <w:rPr>
          <w:szCs w:val="28"/>
        </w:rPr>
      </w:pPr>
      <w:r w:rsidRPr="000738FF">
        <w:rPr>
          <w:szCs w:val="28"/>
        </w:rPr>
        <w:t>$A) Барои ҳаракати киштиҳо ва нақлиёти обӣ, интиқоли чуб, бандарҳо ва ғайра таъиншуда;</w:t>
      </w:r>
    </w:p>
    <w:p w:rsidR="005D08F0" w:rsidRPr="000738FF" w:rsidRDefault="005D08F0" w:rsidP="000738FF">
      <w:pPr>
        <w:rPr>
          <w:szCs w:val="28"/>
        </w:rPr>
      </w:pPr>
      <w:r w:rsidRPr="000738FF">
        <w:rPr>
          <w:szCs w:val="28"/>
        </w:rPr>
        <w:t>$B) Барои ҳаракати нақлиёт;</w:t>
      </w:r>
    </w:p>
    <w:p w:rsidR="005D08F0" w:rsidRPr="000738FF" w:rsidRDefault="005D08F0" w:rsidP="000738FF">
      <w:pPr>
        <w:rPr>
          <w:szCs w:val="28"/>
        </w:rPr>
      </w:pPr>
      <w:r w:rsidRPr="000738FF">
        <w:rPr>
          <w:szCs w:val="28"/>
        </w:rPr>
        <w:t>$C) Барои ҳаракати нақлиёти ҳавоӣ;</w:t>
      </w:r>
    </w:p>
    <w:p w:rsidR="005D08F0" w:rsidRPr="000738FF" w:rsidRDefault="005D08F0" w:rsidP="000738FF">
      <w:pPr>
        <w:rPr>
          <w:szCs w:val="28"/>
        </w:rPr>
      </w:pPr>
      <w:r w:rsidRPr="000738FF">
        <w:rPr>
          <w:szCs w:val="28"/>
        </w:rPr>
        <w:t>$D) Барои ҳаракати сабук;</w:t>
      </w:r>
    </w:p>
    <w:p w:rsidR="005D08F0" w:rsidRPr="000738FF" w:rsidRDefault="005D08F0" w:rsidP="000738FF">
      <w:pPr>
        <w:rPr>
          <w:szCs w:val="28"/>
        </w:rPr>
      </w:pPr>
      <w:r w:rsidRPr="000738FF">
        <w:rPr>
          <w:szCs w:val="28"/>
        </w:rPr>
        <w:t>$E) Барои ҳаракати нақлиёти вазнин;</w:t>
      </w:r>
    </w:p>
    <w:sectPr w:rsidR="005D08F0" w:rsidRPr="000738FF" w:rsidSect="005E1F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25CC"/>
    <w:rsid w:val="0000448E"/>
    <w:rsid w:val="000063EA"/>
    <w:rsid w:val="00007FD0"/>
    <w:rsid w:val="000128A6"/>
    <w:rsid w:val="00020422"/>
    <w:rsid w:val="00025460"/>
    <w:rsid w:val="0002696D"/>
    <w:rsid w:val="000312B1"/>
    <w:rsid w:val="000344C7"/>
    <w:rsid w:val="00035FBC"/>
    <w:rsid w:val="0003608A"/>
    <w:rsid w:val="00037FB3"/>
    <w:rsid w:val="0006103A"/>
    <w:rsid w:val="000738FF"/>
    <w:rsid w:val="0008060B"/>
    <w:rsid w:val="00084886"/>
    <w:rsid w:val="0009211B"/>
    <w:rsid w:val="0009474B"/>
    <w:rsid w:val="00095E66"/>
    <w:rsid w:val="000B6115"/>
    <w:rsid w:val="000C0BBE"/>
    <w:rsid w:val="000C230C"/>
    <w:rsid w:val="000C5E79"/>
    <w:rsid w:val="000C78F1"/>
    <w:rsid w:val="000C79E9"/>
    <w:rsid w:val="000D48C1"/>
    <w:rsid w:val="000D4D8D"/>
    <w:rsid w:val="000D4DD7"/>
    <w:rsid w:val="000E4B3D"/>
    <w:rsid w:val="001017BA"/>
    <w:rsid w:val="00102C39"/>
    <w:rsid w:val="00103E4C"/>
    <w:rsid w:val="001136E1"/>
    <w:rsid w:val="00133223"/>
    <w:rsid w:val="0013433A"/>
    <w:rsid w:val="00137638"/>
    <w:rsid w:val="001455FA"/>
    <w:rsid w:val="00162123"/>
    <w:rsid w:val="00163198"/>
    <w:rsid w:val="0018166D"/>
    <w:rsid w:val="0018429E"/>
    <w:rsid w:val="00187B98"/>
    <w:rsid w:val="00190C39"/>
    <w:rsid w:val="00192946"/>
    <w:rsid w:val="001A2D37"/>
    <w:rsid w:val="001C2DA8"/>
    <w:rsid w:val="001C72B4"/>
    <w:rsid w:val="001D131C"/>
    <w:rsid w:val="001D1EC3"/>
    <w:rsid w:val="001D25E3"/>
    <w:rsid w:val="001D4874"/>
    <w:rsid w:val="001E777E"/>
    <w:rsid w:val="001F384D"/>
    <w:rsid w:val="00210D2E"/>
    <w:rsid w:val="0021426C"/>
    <w:rsid w:val="00214BEF"/>
    <w:rsid w:val="00214C59"/>
    <w:rsid w:val="00216061"/>
    <w:rsid w:val="00220AAA"/>
    <w:rsid w:val="0022553C"/>
    <w:rsid w:val="002338A7"/>
    <w:rsid w:val="00236328"/>
    <w:rsid w:val="00243D22"/>
    <w:rsid w:val="00246314"/>
    <w:rsid w:val="002532D0"/>
    <w:rsid w:val="00261F46"/>
    <w:rsid w:val="00271538"/>
    <w:rsid w:val="00277217"/>
    <w:rsid w:val="00290E21"/>
    <w:rsid w:val="00291203"/>
    <w:rsid w:val="002B23A2"/>
    <w:rsid w:val="002B6F72"/>
    <w:rsid w:val="002B7968"/>
    <w:rsid w:val="002C5BEB"/>
    <w:rsid w:val="002E7B04"/>
    <w:rsid w:val="002F779A"/>
    <w:rsid w:val="0030531F"/>
    <w:rsid w:val="00307F8B"/>
    <w:rsid w:val="00322CA8"/>
    <w:rsid w:val="00332B35"/>
    <w:rsid w:val="00353E08"/>
    <w:rsid w:val="00360831"/>
    <w:rsid w:val="003624AD"/>
    <w:rsid w:val="0038164A"/>
    <w:rsid w:val="003905AA"/>
    <w:rsid w:val="00394147"/>
    <w:rsid w:val="00395497"/>
    <w:rsid w:val="0039733C"/>
    <w:rsid w:val="003B03A2"/>
    <w:rsid w:val="003B1593"/>
    <w:rsid w:val="003D57F7"/>
    <w:rsid w:val="003F5742"/>
    <w:rsid w:val="003F72D2"/>
    <w:rsid w:val="004015F7"/>
    <w:rsid w:val="00413239"/>
    <w:rsid w:val="00414DE3"/>
    <w:rsid w:val="0041734C"/>
    <w:rsid w:val="0042138A"/>
    <w:rsid w:val="004227E9"/>
    <w:rsid w:val="00425322"/>
    <w:rsid w:val="004319D2"/>
    <w:rsid w:val="00431BB0"/>
    <w:rsid w:val="0043555C"/>
    <w:rsid w:val="004438B0"/>
    <w:rsid w:val="00447EDE"/>
    <w:rsid w:val="004517F5"/>
    <w:rsid w:val="00460DAE"/>
    <w:rsid w:val="004649A7"/>
    <w:rsid w:val="00483F4D"/>
    <w:rsid w:val="0048747B"/>
    <w:rsid w:val="00491EE9"/>
    <w:rsid w:val="004A0775"/>
    <w:rsid w:val="004B45C7"/>
    <w:rsid w:val="004C5745"/>
    <w:rsid w:val="004D6A4F"/>
    <w:rsid w:val="004E585D"/>
    <w:rsid w:val="004E69F5"/>
    <w:rsid w:val="00501528"/>
    <w:rsid w:val="00503EDD"/>
    <w:rsid w:val="00504777"/>
    <w:rsid w:val="00506F2C"/>
    <w:rsid w:val="00507B03"/>
    <w:rsid w:val="00514E8E"/>
    <w:rsid w:val="00520C4F"/>
    <w:rsid w:val="00520CE0"/>
    <w:rsid w:val="005275EC"/>
    <w:rsid w:val="005325CC"/>
    <w:rsid w:val="00533F0B"/>
    <w:rsid w:val="00541389"/>
    <w:rsid w:val="00546B3D"/>
    <w:rsid w:val="00554E87"/>
    <w:rsid w:val="00562536"/>
    <w:rsid w:val="00562CAE"/>
    <w:rsid w:val="00566412"/>
    <w:rsid w:val="00572678"/>
    <w:rsid w:val="00574C60"/>
    <w:rsid w:val="00574F71"/>
    <w:rsid w:val="0058382B"/>
    <w:rsid w:val="00584C58"/>
    <w:rsid w:val="00597B00"/>
    <w:rsid w:val="005A13C6"/>
    <w:rsid w:val="005A45C4"/>
    <w:rsid w:val="005D08F0"/>
    <w:rsid w:val="005D10FF"/>
    <w:rsid w:val="005D33EC"/>
    <w:rsid w:val="005D4D9F"/>
    <w:rsid w:val="005D5363"/>
    <w:rsid w:val="005E1F9D"/>
    <w:rsid w:val="005E2CF7"/>
    <w:rsid w:val="005E3D2A"/>
    <w:rsid w:val="005E5AB4"/>
    <w:rsid w:val="005E6EED"/>
    <w:rsid w:val="005F1AEC"/>
    <w:rsid w:val="00600794"/>
    <w:rsid w:val="0061171A"/>
    <w:rsid w:val="00614058"/>
    <w:rsid w:val="00616F52"/>
    <w:rsid w:val="00621CE5"/>
    <w:rsid w:val="0062210B"/>
    <w:rsid w:val="00622308"/>
    <w:rsid w:val="006342D4"/>
    <w:rsid w:val="00647E48"/>
    <w:rsid w:val="00651E3F"/>
    <w:rsid w:val="00657507"/>
    <w:rsid w:val="006608AA"/>
    <w:rsid w:val="0066146C"/>
    <w:rsid w:val="00662442"/>
    <w:rsid w:val="00664512"/>
    <w:rsid w:val="006653A7"/>
    <w:rsid w:val="006668F4"/>
    <w:rsid w:val="006811F2"/>
    <w:rsid w:val="0068159C"/>
    <w:rsid w:val="00683CF5"/>
    <w:rsid w:val="0068735C"/>
    <w:rsid w:val="006976BE"/>
    <w:rsid w:val="006A164A"/>
    <w:rsid w:val="006A6767"/>
    <w:rsid w:val="006A6943"/>
    <w:rsid w:val="006B1BC2"/>
    <w:rsid w:val="006B25AA"/>
    <w:rsid w:val="006B4237"/>
    <w:rsid w:val="006C4EB8"/>
    <w:rsid w:val="006C5BA3"/>
    <w:rsid w:val="006D443B"/>
    <w:rsid w:val="006E234B"/>
    <w:rsid w:val="006E578F"/>
    <w:rsid w:val="006F7506"/>
    <w:rsid w:val="007049E8"/>
    <w:rsid w:val="00714749"/>
    <w:rsid w:val="007250E0"/>
    <w:rsid w:val="00745B70"/>
    <w:rsid w:val="00755267"/>
    <w:rsid w:val="00760796"/>
    <w:rsid w:val="007711BB"/>
    <w:rsid w:val="00772754"/>
    <w:rsid w:val="007759AA"/>
    <w:rsid w:val="00775E21"/>
    <w:rsid w:val="0077629E"/>
    <w:rsid w:val="00784044"/>
    <w:rsid w:val="00790A8E"/>
    <w:rsid w:val="00793C81"/>
    <w:rsid w:val="00794A50"/>
    <w:rsid w:val="007B0540"/>
    <w:rsid w:val="007B6798"/>
    <w:rsid w:val="007C3B87"/>
    <w:rsid w:val="007C3DED"/>
    <w:rsid w:val="007C68C5"/>
    <w:rsid w:val="007D0E57"/>
    <w:rsid w:val="007D39B8"/>
    <w:rsid w:val="007D3B0C"/>
    <w:rsid w:val="007D4D55"/>
    <w:rsid w:val="007D75A8"/>
    <w:rsid w:val="007E4750"/>
    <w:rsid w:val="007F4210"/>
    <w:rsid w:val="00802483"/>
    <w:rsid w:val="00805FF7"/>
    <w:rsid w:val="008146DF"/>
    <w:rsid w:val="00820D4C"/>
    <w:rsid w:val="00832C56"/>
    <w:rsid w:val="00835153"/>
    <w:rsid w:val="00851C40"/>
    <w:rsid w:val="0086184D"/>
    <w:rsid w:val="00875D85"/>
    <w:rsid w:val="00875EB2"/>
    <w:rsid w:val="00884766"/>
    <w:rsid w:val="008A1607"/>
    <w:rsid w:val="008A3223"/>
    <w:rsid w:val="008B38ED"/>
    <w:rsid w:val="008B4BBA"/>
    <w:rsid w:val="008D10EE"/>
    <w:rsid w:val="008D4C60"/>
    <w:rsid w:val="008D7603"/>
    <w:rsid w:val="008E6E82"/>
    <w:rsid w:val="0091164B"/>
    <w:rsid w:val="00921E55"/>
    <w:rsid w:val="009224FA"/>
    <w:rsid w:val="00926A5A"/>
    <w:rsid w:val="00935939"/>
    <w:rsid w:val="00970F2F"/>
    <w:rsid w:val="00972726"/>
    <w:rsid w:val="00974328"/>
    <w:rsid w:val="009861F0"/>
    <w:rsid w:val="00990520"/>
    <w:rsid w:val="009A0534"/>
    <w:rsid w:val="009A0C87"/>
    <w:rsid w:val="009A12B2"/>
    <w:rsid w:val="009A241A"/>
    <w:rsid w:val="009A360A"/>
    <w:rsid w:val="009B2E00"/>
    <w:rsid w:val="009B62CA"/>
    <w:rsid w:val="009C0230"/>
    <w:rsid w:val="009D27E6"/>
    <w:rsid w:val="009E0935"/>
    <w:rsid w:val="009E2CDB"/>
    <w:rsid w:val="00A06407"/>
    <w:rsid w:val="00A07509"/>
    <w:rsid w:val="00A14EE7"/>
    <w:rsid w:val="00A20250"/>
    <w:rsid w:val="00A30E2B"/>
    <w:rsid w:val="00A33CD0"/>
    <w:rsid w:val="00A36F85"/>
    <w:rsid w:val="00A4670D"/>
    <w:rsid w:val="00A47278"/>
    <w:rsid w:val="00A53186"/>
    <w:rsid w:val="00A561D3"/>
    <w:rsid w:val="00A567C8"/>
    <w:rsid w:val="00A56844"/>
    <w:rsid w:val="00A728F0"/>
    <w:rsid w:val="00A8724E"/>
    <w:rsid w:val="00A9102A"/>
    <w:rsid w:val="00AD797F"/>
    <w:rsid w:val="00AE14E4"/>
    <w:rsid w:val="00AE5C65"/>
    <w:rsid w:val="00AE75D2"/>
    <w:rsid w:val="00AE7D1F"/>
    <w:rsid w:val="00AF3E26"/>
    <w:rsid w:val="00B00A97"/>
    <w:rsid w:val="00B03D02"/>
    <w:rsid w:val="00B13346"/>
    <w:rsid w:val="00B34866"/>
    <w:rsid w:val="00B44D47"/>
    <w:rsid w:val="00B52FA6"/>
    <w:rsid w:val="00B53BDE"/>
    <w:rsid w:val="00B66656"/>
    <w:rsid w:val="00B7208C"/>
    <w:rsid w:val="00BA5266"/>
    <w:rsid w:val="00BA5E05"/>
    <w:rsid w:val="00BC1E59"/>
    <w:rsid w:val="00BC5838"/>
    <w:rsid w:val="00BD0705"/>
    <w:rsid w:val="00BE4D2C"/>
    <w:rsid w:val="00BE564A"/>
    <w:rsid w:val="00BE65CF"/>
    <w:rsid w:val="00BE6D2C"/>
    <w:rsid w:val="00C13AE2"/>
    <w:rsid w:val="00C17A42"/>
    <w:rsid w:val="00C240F2"/>
    <w:rsid w:val="00C2553C"/>
    <w:rsid w:val="00C35126"/>
    <w:rsid w:val="00C365E0"/>
    <w:rsid w:val="00C45CBB"/>
    <w:rsid w:val="00C5548F"/>
    <w:rsid w:val="00C570FD"/>
    <w:rsid w:val="00C60278"/>
    <w:rsid w:val="00C62294"/>
    <w:rsid w:val="00C716DB"/>
    <w:rsid w:val="00C933F1"/>
    <w:rsid w:val="00C96C1E"/>
    <w:rsid w:val="00CA2F55"/>
    <w:rsid w:val="00CA449B"/>
    <w:rsid w:val="00CC2E80"/>
    <w:rsid w:val="00CC3145"/>
    <w:rsid w:val="00CC56AB"/>
    <w:rsid w:val="00CD043D"/>
    <w:rsid w:val="00CD2099"/>
    <w:rsid w:val="00CD4B22"/>
    <w:rsid w:val="00CD4D3D"/>
    <w:rsid w:val="00CE7F10"/>
    <w:rsid w:val="00CF0691"/>
    <w:rsid w:val="00CF1E5B"/>
    <w:rsid w:val="00D001F0"/>
    <w:rsid w:val="00D00E3C"/>
    <w:rsid w:val="00D04AD5"/>
    <w:rsid w:val="00D05B8A"/>
    <w:rsid w:val="00D14CB6"/>
    <w:rsid w:val="00D173BE"/>
    <w:rsid w:val="00D3524B"/>
    <w:rsid w:val="00D357E0"/>
    <w:rsid w:val="00D4344F"/>
    <w:rsid w:val="00D4524D"/>
    <w:rsid w:val="00D50384"/>
    <w:rsid w:val="00D519CE"/>
    <w:rsid w:val="00D6373C"/>
    <w:rsid w:val="00D65244"/>
    <w:rsid w:val="00D660A3"/>
    <w:rsid w:val="00D7509A"/>
    <w:rsid w:val="00D804C7"/>
    <w:rsid w:val="00D8255E"/>
    <w:rsid w:val="00D9169F"/>
    <w:rsid w:val="00DA05B5"/>
    <w:rsid w:val="00DB2E0B"/>
    <w:rsid w:val="00DD23DA"/>
    <w:rsid w:val="00DD501E"/>
    <w:rsid w:val="00DE6E86"/>
    <w:rsid w:val="00DF12FC"/>
    <w:rsid w:val="00DF27ED"/>
    <w:rsid w:val="00DF3BA1"/>
    <w:rsid w:val="00DF4508"/>
    <w:rsid w:val="00DF48FA"/>
    <w:rsid w:val="00DF66B5"/>
    <w:rsid w:val="00E00774"/>
    <w:rsid w:val="00E0189A"/>
    <w:rsid w:val="00E10A6C"/>
    <w:rsid w:val="00E12C46"/>
    <w:rsid w:val="00E13909"/>
    <w:rsid w:val="00E143C0"/>
    <w:rsid w:val="00E22CF8"/>
    <w:rsid w:val="00E31779"/>
    <w:rsid w:val="00E33D0E"/>
    <w:rsid w:val="00E409DB"/>
    <w:rsid w:val="00E45ADE"/>
    <w:rsid w:val="00E471AD"/>
    <w:rsid w:val="00E52C7A"/>
    <w:rsid w:val="00E56695"/>
    <w:rsid w:val="00E707D6"/>
    <w:rsid w:val="00E76015"/>
    <w:rsid w:val="00E77750"/>
    <w:rsid w:val="00E8754B"/>
    <w:rsid w:val="00E92F4D"/>
    <w:rsid w:val="00EA76A2"/>
    <w:rsid w:val="00EA7966"/>
    <w:rsid w:val="00EB21AA"/>
    <w:rsid w:val="00EB7186"/>
    <w:rsid w:val="00EC27C2"/>
    <w:rsid w:val="00ED5FBC"/>
    <w:rsid w:val="00EE083D"/>
    <w:rsid w:val="00EF277F"/>
    <w:rsid w:val="00F23362"/>
    <w:rsid w:val="00F264FF"/>
    <w:rsid w:val="00F337A5"/>
    <w:rsid w:val="00F35BCA"/>
    <w:rsid w:val="00F36F0E"/>
    <w:rsid w:val="00F52C16"/>
    <w:rsid w:val="00F54266"/>
    <w:rsid w:val="00F557D7"/>
    <w:rsid w:val="00F601C3"/>
    <w:rsid w:val="00F61101"/>
    <w:rsid w:val="00F75619"/>
    <w:rsid w:val="00F863A6"/>
    <w:rsid w:val="00FA0F87"/>
    <w:rsid w:val="00FA1000"/>
    <w:rsid w:val="00FA30F9"/>
    <w:rsid w:val="00FA4016"/>
    <w:rsid w:val="00FA5896"/>
    <w:rsid w:val="00FB58F9"/>
    <w:rsid w:val="00FB5E90"/>
    <w:rsid w:val="00FB652C"/>
    <w:rsid w:val="00FC2666"/>
    <w:rsid w:val="00FD5901"/>
    <w:rsid w:val="00FE4D0C"/>
    <w:rsid w:val="00FF355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5CC"/>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6373C"/>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D6373C"/>
    <w:rPr>
      <w:rFonts w:ascii="Tahoma" w:hAnsi="Tahoma" w:cs="Times New Roman"/>
      <w:sz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1549</TotalTime>
  <Pages>17</Pages>
  <Words>4983</Words>
  <Characters>28408</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dc:creator>
  <cp:keywords/>
  <dc:description/>
  <cp:lastModifiedBy>oper05_101</cp:lastModifiedBy>
  <cp:revision>292</cp:revision>
  <cp:lastPrinted>2023-03-15T10:38:00Z</cp:lastPrinted>
  <dcterms:created xsi:type="dcterms:W3CDTF">2011-11-30T09:47:00Z</dcterms:created>
  <dcterms:modified xsi:type="dcterms:W3CDTF">2026-04-21T06:06:00Z</dcterms:modified>
</cp:coreProperties>
</file>